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659674A4"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8F1020" w:rsidRPr="008F1020">
        <w:rPr>
          <w:rFonts w:ascii="Arial" w:hAnsi="Arial" w:cs="Arial"/>
          <w:b/>
          <w:noProof/>
          <w:sz w:val="24"/>
          <w:lang w:val="en-US"/>
        </w:rPr>
        <w:t>R4-2218157</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4734A917"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FF1F8E">
        <w:rPr>
          <w:rFonts w:ascii="Arial" w:hAnsi="Arial" w:cs="Arial"/>
          <w:b/>
          <w:sz w:val="22"/>
          <w:szCs w:val="22"/>
          <w:lang w:val="en-US"/>
        </w:rPr>
        <w:t>22.2.2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56A49FA"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C7E2E" w:rsidRPr="008C7E2E">
        <w:rPr>
          <w:rFonts w:ascii="Arial" w:hAnsi="Arial" w:cs="Arial"/>
          <w:b/>
          <w:sz w:val="22"/>
          <w:szCs w:val="22"/>
          <w:lang w:val="en-CN"/>
        </w:rPr>
        <w:t>On R18 MUSIM - collisions between gaps and priority rules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370411AA" w:rsidR="00816A9A" w:rsidRDefault="00973D0C" w:rsidP="00CA0B7B">
      <w:r>
        <w:t>RRM requirement for R17</w:t>
      </w:r>
      <w:r w:rsidRPr="00973D0C">
        <w:rPr>
          <w:rFonts w:ascii="Arial" w:eastAsia="SimSun" w:hAnsi="Arial" w:cs="Arial"/>
          <w:sz w:val="22"/>
          <w:lang w:eastAsia="zh-CN"/>
        </w:rPr>
        <w:t xml:space="preserve"> </w:t>
      </w:r>
      <w:r w:rsidRPr="00973D0C">
        <w:t>MUSIM gaps</w:t>
      </w:r>
      <w:r>
        <w:t xml:space="preserve"> was widely discussed in RAN4#104e-bis. The latest agreements can be found in [1]. There are still many open issues left. In this contribution, we will further discuss collisions between gaps and priority rules.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8E176A7" w14:textId="7BD75078" w:rsidR="00251553" w:rsidRDefault="00A3637D" w:rsidP="00D73CB9">
      <w:pPr>
        <w:rPr>
          <w:lang w:val="en-US" w:eastAsia="x-none"/>
        </w:rPr>
      </w:pPr>
      <w:r>
        <w:rPr>
          <w:lang w:val="en-US" w:eastAsia="x-none"/>
        </w:rPr>
        <w:t xml:space="preserve">The first issue </w:t>
      </w:r>
      <w:r w:rsidR="001F4D30">
        <w:rPr>
          <w:lang w:val="en-US" w:eastAsia="x-none"/>
        </w:rPr>
        <w:t>is about priority of MUSIM gaps against other legacy gaps.</w:t>
      </w:r>
    </w:p>
    <w:tbl>
      <w:tblPr>
        <w:tblStyle w:val="TableGrid"/>
        <w:tblW w:w="0" w:type="auto"/>
        <w:tblLook w:val="04A0" w:firstRow="1" w:lastRow="0" w:firstColumn="1" w:lastColumn="0" w:noHBand="0" w:noVBand="1"/>
      </w:tblPr>
      <w:tblGrid>
        <w:gridCol w:w="9629"/>
      </w:tblGrid>
      <w:tr w:rsidR="001F4D30" w14:paraId="3F5C047A" w14:textId="77777777" w:rsidTr="001F4D30">
        <w:tc>
          <w:tcPr>
            <w:tcW w:w="9629" w:type="dxa"/>
          </w:tcPr>
          <w:p w14:paraId="48248560" w14:textId="77777777" w:rsidR="001F4D30" w:rsidRDefault="001F4D30" w:rsidP="001F4D30">
            <w:pPr>
              <w:rPr>
                <w:b/>
                <w:color w:val="0070C0"/>
                <w:u w:val="single"/>
                <w:lang w:eastAsia="ko-KR"/>
              </w:rPr>
            </w:pPr>
            <w:r>
              <w:rPr>
                <w:b/>
                <w:color w:val="0070C0"/>
                <w:u w:val="single"/>
                <w:lang w:eastAsia="ko-KR"/>
              </w:rPr>
              <w:t>Issue 1-1-3: Priority of MUSIM against other legacy gaps</w:t>
            </w:r>
          </w:p>
          <w:p w14:paraId="3C1D9189" w14:textId="77777777" w:rsidR="001F4D30" w:rsidRDefault="001F4D30" w:rsidP="001F4D30">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5565108E" w14:textId="77777777" w:rsidR="001F4D30" w:rsidRDefault="001F4D30" w:rsidP="001F4D30">
            <w:pPr>
              <w:pStyle w:val="ListParagraph"/>
              <w:widowControl/>
              <w:numPr>
                <w:ilvl w:val="1"/>
                <w:numId w:val="21"/>
              </w:numPr>
              <w:autoSpaceDE/>
              <w:autoSpaceDN/>
              <w:adjustRightInd/>
              <w:spacing w:after="120" w:line="259" w:lineRule="auto"/>
              <w:ind w:firstLineChars="0"/>
              <w:jc w:val="both"/>
              <w:rPr>
                <w:color w:val="0070C0"/>
                <w:szCs w:val="24"/>
                <w:lang w:eastAsia="zh-CN"/>
              </w:rPr>
            </w:pPr>
            <w:r>
              <w:rPr>
                <w:color w:val="0070C0"/>
                <w:szCs w:val="24"/>
                <w:lang w:eastAsia="zh-CN"/>
              </w:rPr>
              <w:t xml:space="preserve">P1: Up to </w:t>
            </w:r>
            <w:r>
              <w:rPr>
                <w:rFonts w:hint="eastAsia"/>
                <w:color w:val="0070C0"/>
                <w:szCs w:val="24"/>
                <w:lang w:eastAsia="zh-CN"/>
              </w:rPr>
              <w:t>netw</w:t>
            </w:r>
            <w:r>
              <w:rPr>
                <w:color w:val="0070C0"/>
                <w:szCs w:val="24"/>
                <w:lang w:eastAsia="zh-CN"/>
              </w:rPr>
              <w:t xml:space="preserve">ork configuration </w:t>
            </w:r>
          </w:p>
          <w:p w14:paraId="213904FC" w14:textId="77777777" w:rsidR="001F4D30" w:rsidRDefault="001F4D30" w:rsidP="001F4D30">
            <w:pPr>
              <w:pStyle w:val="ListParagraph"/>
              <w:widowControl/>
              <w:numPr>
                <w:ilvl w:val="2"/>
                <w:numId w:val="21"/>
              </w:numPr>
              <w:autoSpaceDE/>
              <w:autoSpaceDN/>
              <w:adjustRightInd/>
              <w:spacing w:after="120" w:line="259" w:lineRule="auto"/>
              <w:ind w:firstLineChars="0"/>
              <w:jc w:val="both"/>
              <w:rPr>
                <w:color w:val="0070C0"/>
                <w:szCs w:val="24"/>
                <w:lang w:eastAsia="zh-CN"/>
              </w:rPr>
            </w:pPr>
            <w:r>
              <w:rPr>
                <w:color w:val="0070C0"/>
                <w:szCs w:val="24"/>
                <w:lang w:eastAsia="zh-CN"/>
              </w:rPr>
              <w:t xml:space="preserve">Up to NW </w:t>
            </w:r>
            <w:r>
              <w:rPr>
                <w:rFonts w:hint="eastAsia"/>
                <w:color w:val="0070C0"/>
                <w:szCs w:val="24"/>
                <w:lang w:eastAsia="zh-CN"/>
              </w:rPr>
              <w:t>A</w:t>
            </w:r>
            <w:r>
              <w:rPr>
                <w:color w:val="0070C0"/>
                <w:szCs w:val="24"/>
                <w:lang w:eastAsia="zh-CN"/>
              </w:rPr>
              <w:t xml:space="preserve"> configuration if priority field is introduced to MUSIM, otherwise use default priority </w:t>
            </w:r>
          </w:p>
          <w:p w14:paraId="2380F284" w14:textId="77777777" w:rsidR="001F4D30" w:rsidRDefault="001F4D30" w:rsidP="001F4D30">
            <w:pPr>
              <w:pStyle w:val="ListParagraph"/>
              <w:widowControl/>
              <w:numPr>
                <w:ilvl w:val="1"/>
                <w:numId w:val="21"/>
              </w:numPr>
              <w:autoSpaceDE/>
              <w:autoSpaceDN/>
              <w:adjustRightInd/>
              <w:spacing w:after="120" w:line="259" w:lineRule="auto"/>
              <w:ind w:firstLineChars="0"/>
              <w:jc w:val="both"/>
              <w:rPr>
                <w:color w:val="0070C0"/>
                <w:szCs w:val="24"/>
                <w:lang w:eastAsia="zh-CN"/>
              </w:rPr>
            </w:pPr>
            <w:r>
              <w:rPr>
                <w:color w:val="0070C0"/>
                <w:szCs w:val="24"/>
                <w:lang w:eastAsia="zh-CN"/>
              </w:rPr>
              <w:t xml:space="preserve">P2: If an explicit priority level is not provided for MUSIM gaps via signalling, MUSIM gaps are assumed to have higher priority than all measurement gaps configured by the network. </w:t>
            </w:r>
          </w:p>
          <w:p w14:paraId="24E489EC" w14:textId="77777777" w:rsidR="001F4D30" w:rsidRDefault="001F4D30" w:rsidP="001F4D30">
            <w:pPr>
              <w:pStyle w:val="ListParagraph"/>
              <w:widowControl/>
              <w:numPr>
                <w:ilvl w:val="1"/>
                <w:numId w:val="21"/>
              </w:numPr>
              <w:autoSpaceDE/>
              <w:autoSpaceDN/>
              <w:adjustRightInd/>
              <w:spacing w:after="120" w:line="259" w:lineRule="auto"/>
              <w:ind w:firstLineChars="0"/>
              <w:rPr>
                <w:color w:val="0070C0"/>
                <w:szCs w:val="24"/>
                <w:lang w:eastAsia="zh-CN"/>
              </w:rPr>
            </w:pPr>
            <w:r w:rsidRPr="005F1144">
              <w:rPr>
                <w:rFonts w:hint="eastAsia"/>
                <w:color w:val="0070C0"/>
                <w:szCs w:val="24"/>
                <w:lang w:eastAsia="zh-CN"/>
              </w:rPr>
              <w:t>P</w:t>
            </w:r>
            <w:r w:rsidRPr="005F1144">
              <w:rPr>
                <w:color w:val="0070C0"/>
                <w:szCs w:val="24"/>
                <w:lang w:eastAsia="zh-CN"/>
              </w:rPr>
              <w:t>3: A</w:t>
            </w:r>
            <w:r w:rsidRPr="005F1144">
              <w:rPr>
                <w:rFonts w:hint="eastAsia"/>
                <w:color w:val="0070C0"/>
                <w:szCs w:val="24"/>
                <w:lang w:eastAsia="zh-CN"/>
              </w:rPr>
              <w:t>per</w:t>
            </w:r>
            <w:r w:rsidRPr="005F1144">
              <w:rPr>
                <w:color w:val="0070C0"/>
                <w:szCs w:val="24"/>
                <w:lang w:eastAsia="zh-CN"/>
              </w:rPr>
              <w:t>iodic MUSIM gap is always</w:t>
            </w:r>
            <w:r w:rsidRPr="005F1144">
              <w:rPr>
                <w:rFonts w:hint="eastAsia"/>
                <w:color w:val="0070C0"/>
                <w:szCs w:val="24"/>
                <w:lang w:eastAsia="zh-CN"/>
              </w:rPr>
              <w:t xml:space="preserve"> </w:t>
            </w:r>
            <w:r w:rsidRPr="005F1144">
              <w:rPr>
                <w:color w:val="0070C0"/>
                <w:szCs w:val="24"/>
                <w:lang w:eastAsia="zh-CN"/>
              </w:rPr>
              <w:t xml:space="preserve">prioritized over legacy MG in NW A. </w:t>
            </w:r>
          </w:p>
          <w:p w14:paraId="6E8BDFA6" w14:textId="77777777" w:rsidR="001F4D30" w:rsidRPr="005F1144" w:rsidRDefault="001F4D30" w:rsidP="001F4D30">
            <w:pPr>
              <w:pStyle w:val="ListParagraph"/>
              <w:widowControl/>
              <w:numPr>
                <w:ilvl w:val="1"/>
                <w:numId w:val="21"/>
              </w:numPr>
              <w:autoSpaceDE/>
              <w:autoSpaceDN/>
              <w:adjustRightInd/>
              <w:spacing w:after="120" w:line="259" w:lineRule="auto"/>
              <w:ind w:firstLineChars="0"/>
              <w:rPr>
                <w:color w:val="0070C0"/>
                <w:szCs w:val="24"/>
                <w:lang w:eastAsia="zh-CN"/>
              </w:rPr>
            </w:pPr>
            <w:r w:rsidRPr="005F1144">
              <w:rPr>
                <w:color w:val="0070C0"/>
                <w:szCs w:val="24"/>
                <w:lang w:eastAsia="zh-CN"/>
              </w:rPr>
              <w:t>P4: When MUSIM gaps collide with legacy MG</w:t>
            </w:r>
          </w:p>
          <w:p w14:paraId="070FD6FF" w14:textId="77777777" w:rsidR="001F4D30" w:rsidRDefault="001F4D30" w:rsidP="001F4D30">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MUSIM paging and AGC occasions should have higher priority than NW-A MG</w:t>
            </w:r>
            <w:r>
              <w:rPr>
                <w:color w:val="4472C4"/>
              </w:rPr>
              <w:t xml:space="preserve"> </w:t>
            </w:r>
          </w:p>
          <w:p w14:paraId="05B7B980" w14:textId="77777777" w:rsidR="001F4D30" w:rsidRDefault="001F4D30" w:rsidP="001F4D30">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 xml:space="preserve">The priority between other MUSIM gaps and legacy MG can be indicated by NW </w:t>
            </w:r>
          </w:p>
          <w:p w14:paraId="74541433" w14:textId="77777777" w:rsidR="001F4D30" w:rsidRDefault="001F4D30" w:rsidP="001F4D30">
            <w:pPr>
              <w:rPr>
                <w:b/>
                <w:highlight w:val="green"/>
                <w:lang w:val="en-US" w:eastAsia="zh-CN"/>
              </w:rPr>
            </w:pPr>
            <w:r>
              <w:rPr>
                <w:b/>
                <w:highlight w:val="green"/>
                <w:lang w:val="en-US" w:eastAsia="zh-CN"/>
              </w:rPr>
              <w:t xml:space="preserve">Agreement (GTW): </w:t>
            </w:r>
          </w:p>
          <w:p w14:paraId="5897EB47" w14:textId="77777777" w:rsidR="001F4D30" w:rsidRDefault="001F4D30" w:rsidP="001F4D30">
            <w:pPr>
              <w:numPr>
                <w:ilvl w:val="0"/>
                <w:numId w:val="34"/>
              </w:numPr>
              <w:overflowPunct/>
              <w:autoSpaceDE/>
              <w:autoSpaceDN/>
              <w:textAlignment w:val="auto"/>
              <w:rPr>
                <w:szCs w:val="24"/>
                <w:highlight w:val="green"/>
                <w:lang w:val="en-US" w:eastAsia="zh-CN"/>
              </w:rPr>
            </w:pPr>
            <w:r>
              <w:rPr>
                <w:szCs w:val="24"/>
                <w:highlight w:val="green"/>
                <w:lang w:val="en-US" w:eastAsia="zh-CN"/>
              </w:rPr>
              <w:t>RAN4 agrees on introduction of the priority for MUSIM gaps</w:t>
            </w:r>
          </w:p>
          <w:p w14:paraId="5729DB48" w14:textId="77777777" w:rsidR="001F4D30" w:rsidRDefault="001F4D30" w:rsidP="001F4D30">
            <w:pPr>
              <w:rPr>
                <w:b/>
                <w:highlight w:val="yellow"/>
                <w:lang w:eastAsia="ko-KR"/>
              </w:rPr>
            </w:pPr>
            <w:r>
              <w:rPr>
                <w:b/>
                <w:highlight w:val="yellow"/>
                <w:lang w:eastAsia="ko-KR"/>
              </w:rPr>
              <w:t xml:space="preserve">Tentative Agreement (GTW): </w:t>
            </w:r>
          </w:p>
          <w:p w14:paraId="7BCE46D9" w14:textId="77777777" w:rsidR="001F4D30" w:rsidRDefault="001F4D30" w:rsidP="001F4D30">
            <w:pPr>
              <w:numPr>
                <w:ilvl w:val="0"/>
                <w:numId w:val="34"/>
              </w:numPr>
              <w:overflowPunct/>
              <w:autoSpaceDE/>
              <w:autoSpaceDN/>
              <w:textAlignment w:val="auto"/>
              <w:rPr>
                <w:szCs w:val="24"/>
                <w:highlight w:val="yellow"/>
                <w:lang w:val="en-US" w:eastAsia="zh-CN"/>
              </w:rPr>
            </w:pPr>
            <w:r>
              <w:rPr>
                <w:szCs w:val="24"/>
                <w:highlight w:val="yellow"/>
                <w:lang w:val="en-US" w:eastAsia="zh-CN"/>
              </w:rPr>
              <w:t>Send a LS to RAN2 about the outcome of RAN4 discussion</w:t>
            </w:r>
          </w:p>
          <w:p w14:paraId="3380F00A" w14:textId="77777777" w:rsidR="001F4D30" w:rsidRPr="000A375A" w:rsidRDefault="001F4D30" w:rsidP="001F4D30">
            <w:pPr>
              <w:rPr>
                <w:color w:val="4472C4"/>
              </w:rPr>
            </w:pPr>
            <w:r w:rsidRPr="000A375A">
              <w:rPr>
                <w:color w:val="4472C4"/>
              </w:rPr>
              <w:t xml:space="preserve">Way forward: Encourage companies bring concrete solutions on how to introduction priority for MUSIM gaps at next meeting.  </w:t>
            </w:r>
          </w:p>
          <w:p w14:paraId="1DFE49A5" w14:textId="77777777" w:rsidR="001F4D30" w:rsidRPr="001F4D30" w:rsidRDefault="001F4D30" w:rsidP="00D73CB9">
            <w:pPr>
              <w:rPr>
                <w:lang w:eastAsia="x-none"/>
              </w:rPr>
            </w:pPr>
          </w:p>
        </w:tc>
      </w:tr>
    </w:tbl>
    <w:p w14:paraId="41089C2E" w14:textId="2F2EBE66" w:rsidR="001F4D30" w:rsidRDefault="00E1054B" w:rsidP="00D73CB9">
      <w:pPr>
        <w:rPr>
          <w:lang w:val="en-US" w:eastAsia="x-none"/>
        </w:rPr>
      </w:pPr>
      <w:r>
        <w:rPr>
          <w:lang w:val="en-US" w:eastAsia="x-none"/>
        </w:rPr>
        <w:t xml:space="preserve">The status in RAN4#104e-bis is that RAN4 agrees on introduction of the priority for MUSIM gaps. However, more discussion on details </w:t>
      </w:r>
      <w:r w:rsidR="00FA074C">
        <w:rPr>
          <w:lang w:val="en-US" w:eastAsia="x-none"/>
        </w:rPr>
        <w:t>is</w:t>
      </w:r>
      <w:r>
        <w:rPr>
          <w:lang w:val="en-US" w:eastAsia="x-none"/>
        </w:rPr>
        <w:t xml:space="preserve"> still expected, e.g. whether each MUSIM gap needs a priority or one priority for all the MUSIM gaps. So that RAN4 didn’t reach consensus on sending LS to RAN2 only with the high</w:t>
      </w:r>
      <w:r w:rsidR="00FA074C">
        <w:rPr>
          <w:lang w:val="en-US" w:eastAsia="x-none"/>
        </w:rPr>
        <w:t>-</w:t>
      </w:r>
      <w:r>
        <w:rPr>
          <w:lang w:val="en-US" w:eastAsia="x-none"/>
        </w:rPr>
        <w:t>level agreement.</w:t>
      </w:r>
    </w:p>
    <w:p w14:paraId="5B34AAE1" w14:textId="20C1F1F6" w:rsidR="00FA074C" w:rsidRDefault="00FA074C" w:rsidP="00D73CB9">
      <w:pPr>
        <w:rPr>
          <w:lang w:val="en-US" w:eastAsia="x-none"/>
        </w:rPr>
      </w:pPr>
      <w:r>
        <w:rPr>
          <w:lang w:val="en-US" w:eastAsia="x-none"/>
        </w:rPr>
        <w:t xml:space="preserve">First, we support to introduce priority information for each MUSIM gap. Compared with one priority for all MUSIM gaps, separate priority configuration can increase flexibility with more or less the same signaling overhead. </w:t>
      </w:r>
      <w:r w:rsidR="009710BB">
        <w:rPr>
          <w:lang w:val="en-US" w:eastAsia="x-none"/>
        </w:rPr>
        <w:t>Even though signaling is up to RAN2, in our understanding the priority information can be added in MUSIM gap configuration (</w:t>
      </w:r>
      <w:r w:rsidR="009710BB" w:rsidRPr="009710BB">
        <w:rPr>
          <w:lang w:val="en-US" w:eastAsia="x-none"/>
        </w:rPr>
        <w:t>MUSIM-Gap</w:t>
      </w:r>
      <w:r w:rsidR="009710BB">
        <w:rPr>
          <w:lang w:val="en-US" w:eastAsia="x-none"/>
        </w:rPr>
        <w:t xml:space="preserve">), similar with priority in R17 concurrent gap design. </w:t>
      </w:r>
      <w:r w:rsidR="000B2EFB">
        <w:rPr>
          <w:lang w:val="en-US" w:eastAsia="x-none"/>
        </w:rPr>
        <w:t xml:space="preserve">The benefit of separate priority for each gap is that MUSIM gaps with different purpose shall be considered differently. For example, gap for paging shall </w:t>
      </w:r>
      <w:r w:rsidR="000B2EFB">
        <w:rPr>
          <w:lang w:val="en-US" w:eastAsia="x-none"/>
        </w:rPr>
        <w:lastRenderedPageBreak/>
        <w:t>be with high priority, even higher than NW A gap, while other MUSIM gaps do not need to be with higher priority than NW A gap.</w:t>
      </w:r>
    </w:p>
    <w:p w14:paraId="4B6C3898" w14:textId="12875C18" w:rsidR="000B2EFB" w:rsidRDefault="002C2F9F" w:rsidP="002C2F9F">
      <w:pPr>
        <w:pStyle w:val="Caption"/>
      </w:pPr>
      <w:bookmarkStart w:id="3" w:name="_Ref118715055"/>
      <w:r>
        <w:t xml:space="preserve">Proposal </w:t>
      </w:r>
      <w:r>
        <w:fldChar w:fldCharType="begin"/>
      </w:r>
      <w:r>
        <w:instrText xml:space="preserve"> SEQ Proposal \* ARABIC </w:instrText>
      </w:r>
      <w:r>
        <w:fldChar w:fldCharType="separate"/>
      </w:r>
      <w:r w:rsidR="007536CD">
        <w:rPr>
          <w:noProof/>
        </w:rPr>
        <w:t>1</w:t>
      </w:r>
      <w:r>
        <w:fldChar w:fldCharType="end"/>
      </w:r>
      <w:r>
        <w:t>: priority shall be configured per MUSIM gap.</w:t>
      </w:r>
      <w:bookmarkEnd w:id="3"/>
    </w:p>
    <w:p w14:paraId="2C59CCF3" w14:textId="25F67C49" w:rsidR="001F4D30" w:rsidRDefault="006C252C" w:rsidP="00D73CB9">
      <w:pPr>
        <w:rPr>
          <w:lang w:val="en-US" w:eastAsia="x-none"/>
        </w:rPr>
      </w:pPr>
      <w:r>
        <w:rPr>
          <w:lang w:eastAsia="x-none"/>
        </w:rPr>
        <w:t xml:space="preserve">Second, the priority configuration for MUSIM gap shall be same as </w:t>
      </w:r>
      <w:r>
        <w:rPr>
          <w:lang w:val="en-US" w:eastAsia="x-none"/>
        </w:rPr>
        <w:t xml:space="preserve">(or comparable to) that of R17 concurrent gap, since when NW A gap collides MUSIM gap, UE needs to </w:t>
      </w:r>
      <w:r w:rsidR="009250D0">
        <w:rPr>
          <w:lang w:val="en-US" w:eastAsia="x-none"/>
        </w:rPr>
        <w:t xml:space="preserve">compare the priority of legacy gap and MUSIM gap in priority based gap collision handling. </w:t>
      </w:r>
    </w:p>
    <w:p w14:paraId="7C0AB2B0" w14:textId="2C90CA2F" w:rsidR="009475E5" w:rsidRDefault="009475E5" w:rsidP="009475E5">
      <w:pPr>
        <w:pStyle w:val="Caption"/>
      </w:pPr>
      <w:bookmarkStart w:id="4" w:name="_Ref118715057"/>
      <w:r>
        <w:t xml:space="preserve">Proposal </w:t>
      </w:r>
      <w:r>
        <w:fldChar w:fldCharType="begin"/>
      </w:r>
      <w:r>
        <w:instrText xml:space="preserve"> SEQ Proposal \* ARABIC </w:instrText>
      </w:r>
      <w:r>
        <w:fldChar w:fldCharType="separate"/>
      </w:r>
      <w:r w:rsidR="007536CD">
        <w:rPr>
          <w:noProof/>
        </w:rPr>
        <w:t>2</w:t>
      </w:r>
      <w:r>
        <w:fldChar w:fldCharType="end"/>
      </w:r>
      <w:r>
        <w:t>: priority of MUSIM gap shall be configured such that UE can compare priority of MUSIM gap and gap configured in Gapconfig-r17.</w:t>
      </w:r>
      <w:bookmarkEnd w:id="4"/>
    </w:p>
    <w:p w14:paraId="76D2FD1E" w14:textId="7B593CCB" w:rsidR="00C25D69" w:rsidRDefault="00C25D69" w:rsidP="00C25D69">
      <w:pPr>
        <w:rPr>
          <w:lang w:eastAsia="x-none"/>
        </w:rPr>
      </w:pPr>
      <w:r>
        <w:rPr>
          <w:lang w:eastAsia="x-none"/>
        </w:rPr>
        <w:t xml:space="preserve">Third, </w:t>
      </w:r>
      <w:r w:rsidR="005C6171">
        <w:rPr>
          <w:lang w:eastAsia="x-none"/>
        </w:rPr>
        <w:t xml:space="preserve">we think UE shall inform NW about the priority information when requesting MUSIM gap, since the use of MUSIM gap is up to UE and it is out of control by NW. </w:t>
      </w:r>
      <w:r w:rsidR="00CF3D7A">
        <w:rPr>
          <w:lang w:eastAsia="x-none"/>
        </w:rPr>
        <w:t xml:space="preserve">Some company proposed to let UE inform detailed usage of MUSIM gap when requesting MUSIM. Technically speaking, that can also address the issue. However, we prefer to let UE simply inform the expected priority considering forward compatibility. Because in future the MUSIM gap may be used for more and more purposes. </w:t>
      </w:r>
    </w:p>
    <w:p w14:paraId="297E412B" w14:textId="68725EB4" w:rsidR="00CF3D7A" w:rsidRDefault="00CF3D7A" w:rsidP="00CF3D7A">
      <w:pPr>
        <w:pStyle w:val="Caption"/>
      </w:pPr>
      <w:bookmarkStart w:id="5" w:name="_Ref118715059"/>
      <w:r>
        <w:t xml:space="preserve">Proposal </w:t>
      </w:r>
      <w:r>
        <w:fldChar w:fldCharType="begin"/>
      </w:r>
      <w:r>
        <w:instrText xml:space="preserve"> SEQ Proposal \* ARABIC </w:instrText>
      </w:r>
      <w:r>
        <w:fldChar w:fldCharType="separate"/>
      </w:r>
      <w:r w:rsidR="007536CD">
        <w:rPr>
          <w:noProof/>
        </w:rPr>
        <w:t>3</w:t>
      </w:r>
      <w:r>
        <w:fldChar w:fldCharType="end"/>
      </w:r>
      <w:r>
        <w:t xml:space="preserve">: UE shall indicate the expected priority info when requesting MUSIM gap, e.g. in </w:t>
      </w:r>
      <w:r w:rsidRPr="00CF3D7A">
        <w:rPr>
          <w:i/>
          <w:iCs/>
          <w:lang w:val="en-US"/>
        </w:rPr>
        <w:t>musim-GapPreferenceList</w:t>
      </w:r>
      <w:r>
        <w:t>.</w:t>
      </w:r>
      <w:bookmarkEnd w:id="5"/>
    </w:p>
    <w:p w14:paraId="36F50E12" w14:textId="40A9371D" w:rsidR="001520C5" w:rsidRDefault="001520C5" w:rsidP="001520C5">
      <w:pPr>
        <w:rPr>
          <w:lang w:val="en-US" w:eastAsia="zh-CN"/>
        </w:rPr>
      </w:pPr>
      <w:r>
        <w:rPr>
          <w:lang w:val="en-US" w:eastAsia="zh-CN"/>
        </w:rPr>
        <w:t xml:space="preserve">Nevertheless, it shall be sill up to NW A on whether and how to configure priority for MUSIM gaps. </w:t>
      </w:r>
      <w:r w:rsidR="00172DC7">
        <w:rPr>
          <w:lang w:val="en-US" w:eastAsia="zh-CN"/>
        </w:rPr>
        <w:t>Otherwise if NW has to follow UE’s preference on priority on NW B, NW A may even choose not to configure MUSIM gap just to avoid potential negative impact on NW A performance.</w:t>
      </w:r>
    </w:p>
    <w:p w14:paraId="36B427C1" w14:textId="4A8AC7AB" w:rsidR="00172DC7" w:rsidRPr="001520C5" w:rsidRDefault="002C5A55" w:rsidP="002C5A55">
      <w:pPr>
        <w:pStyle w:val="Caption"/>
        <w:rPr>
          <w:lang w:val="en-US" w:eastAsia="zh-CN"/>
        </w:rPr>
      </w:pPr>
      <w:bookmarkStart w:id="6" w:name="_Ref118715061"/>
      <w:r>
        <w:t xml:space="preserve">Proposal </w:t>
      </w:r>
      <w:r>
        <w:fldChar w:fldCharType="begin"/>
      </w:r>
      <w:r>
        <w:instrText xml:space="preserve"> SEQ Proposal \* ARABIC </w:instrText>
      </w:r>
      <w:r>
        <w:fldChar w:fldCharType="separate"/>
      </w:r>
      <w:r w:rsidR="007536CD">
        <w:rPr>
          <w:noProof/>
        </w:rPr>
        <w:t>4</w:t>
      </w:r>
      <w:r>
        <w:fldChar w:fldCharType="end"/>
      </w:r>
      <w:r>
        <w:t>: it shall be up to NW A’s decision on priority configuration for MUSIM gaps.</w:t>
      </w:r>
      <w:bookmarkEnd w:id="6"/>
    </w:p>
    <w:p w14:paraId="3EBC9181" w14:textId="6326C90B" w:rsidR="007524BA" w:rsidRDefault="007524BA" w:rsidP="007524BA">
      <w:pPr>
        <w:rPr>
          <w:lang w:eastAsia="x-none"/>
        </w:rPr>
      </w:pPr>
    </w:p>
    <w:p w14:paraId="61FB9A43" w14:textId="2F544D14" w:rsidR="007524BA" w:rsidRDefault="007524BA" w:rsidP="007524BA">
      <w:pPr>
        <w:rPr>
          <w:lang w:eastAsia="x-none"/>
        </w:rPr>
      </w:pPr>
      <w:r>
        <w:rPr>
          <w:lang w:eastAsia="x-none"/>
        </w:rPr>
        <w:t>The second issue is about</w:t>
      </w:r>
      <w:r w:rsidRPr="007524BA">
        <w:rPr>
          <w:bCs/>
          <w:color w:val="0070C0"/>
          <w:lang w:eastAsia="ko-KR"/>
        </w:rPr>
        <w:t xml:space="preserve"> </w:t>
      </w:r>
      <w:r>
        <w:rPr>
          <w:bCs/>
          <w:lang w:eastAsia="x-none"/>
        </w:rPr>
        <w:t>s</w:t>
      </w:r>
      <w:r w:rsidRPr="007524BA">
        <w:rPr>
          <w:bCs/>
          <w:lang w:eastAsia="x-none"/>
        </w:rPr>
        <w:t>olutions for collision between MUSIM gap and legacy measurement gap</w:t>
      </w:r>
    </w:p>
    <w:tbl>
      <w:tblPr>
        <w:tblStyle w:val="TableGrid"/>
        <w:tblW w:w="0" w:type="auto"/>
        <w:tblLook w:val="04A0" w:firstRow="1" w:lastRow="0" w:firstColumn="1" w:lastColumn="0" w:noHBand="0" w:noVBand="1"/>
      </w:tblPr>
      <w:tblGrid>
        <w:gridCol w:w="9629"/>
      </w:tblGrid>
      <w:tr w:rsidR="007524BA" w14:paraId="160D163C" w14:textId="77777777" w:rsidTr="007524BA">
        <w:tc>
          <w:tcPr>
            <w:tcW w:w="9629" w:type="dxa"/>
          </w:tcPr>
          <w:p w14:paraId="0F1ABDBD" w14:textId="77777777" w:rsidR="007524BA" w:rsidRDefault="007524BA" w:rsidP="007524BA">
            <w:pPr>
              <w:rPr>
                <w:b/>
                <w:color w:val="0070C0"/>
                <w:u w:val="single"/>
                <w:lang w:eastAsia="ko-KR"/>
              </w:rPr>
            </w:pPr>
            <w:r>
              <w:rPr>
                <w:b/>
                <w:color w:val="0070C0"/>
                <w:u w:val="single"/>
                <w:lang w:eastAsia="ko-KR"/>
              </w:rPr>
              <w:t>Issue 1-1-4: Solutions for collision between MUSIM gap and legacy measurement gap</w:t>
            </w:r>
          </w:p>
          <w:p w14:paraId="0FEDA925" w14:textId="77777777" w:rsidR="007524BA" w:rsidRDefault="007524BA" w:rsidP="007524BA">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2B7EADBC" w14:textId="77777777" w:rsidR="007524BA" w:rsidRDefault="007524BA" w:rsidP="007524BA">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P1: Priority based solution is reused for gap collision handling between MUSIM gap and legacy gaps. </w:t>
            </w:r>
          </w:p>
          <w:p w14:paraId="35DBCF1A" w14:textId="77777777" w:rsidR="007524BA" w:rsidRDefault="007524BA" w:rsidP="007524BA">
            <w:pPr>
              <w:pStyle w:val="ListParagraph"/>
              <w:widowControl/>
              <w:numPr>
                <w:ilvl w:val="2"/>
                <w:numId w:val="21"/>
              </w:numPr>
              <w:autoSpaceDE/>
              <w:autoSpaceDN/>
              <w:adjustRightInd/>
              <w:spacing w:after="120" w:line="259" w:lineRule="auto"/>
              <w:ind w:firstLineChars="0"/>
              <w:jc w:val="both"/>
              <w:rPr>
                <w:color w:val="4472C4"/>
              </w:rPr>
            </w:pPr>
            <w:r>
              <w:rPr>
                <w:color w:val="4472C4"/>
              </w:rPr>
              <w:t xml:space="preserve">Option 1a: For priority-based solution, priorities can be allocated to each existing gap patterns and when two or more gaps collide, only the highest priority gap is kept and all other gaps are dropped </w:t>
            </w:r>
          </w:p>
          <w:p w14:paraId="4CA4EF10" w14:textId="77777777" w:rsidR="007524BA" w:rsidRDefault="007524BA" w:rsidP="007524BA">
            <w:pPr>
              <w:pStyle w:val="ListParagraph"/>
              <w:widowControl/>
              <w:numPr>
                <w:ilvl w:val="2"/>
                <w:numId w:val="21"/>
              </w:numPr>
              <w:autoSpaceDE/>
              <w:autoSpaceDN/>
              <w:adjustRightInd/>
              <w:spacing w:after="120" w:line="259" w:lineRule="auto"/>
              <w:ind w:firstLineChars="0"/>
              <w:jc w:val="both"/>
              <w:rPr>
                <w:color w:val="4472C4"/>
              </w:rPr>
            </w:pPr>
            <w:r>
              <w:rPr>
                <w:color w:val="4472C4"/>
              </w:rPr>
              <w:t xml:space="preserve">Option 1b: Further optimization can also be considered and it FFS at current stage. </w:t>
            </w:r>
          </w:p>
          <w:p w14:paraId="6E7411C0" w14:textId="77777777" w:rsidR="007524BA" w:rsidRDefault="007524BA" w:rsidP="007524BA">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P2: On top of priority-based solution, RAN4 shall also study the gap sharing based solution, at least for the scenario equal priority is assigned for different gap patterns. </w:t>
            </w:r>
          </w:p>
          <w:p w14:paraId="75D9E3E4" w14:textId="77777777" w:rsidR="007524BA" w:rsidRDefault="007524BA" w:rsidP="007524BA">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P3: When MUSIM gaps collide with legacy MG, RAN4 to differentiate different usages of the MUSIM gaps, such as L3 measurement for cell reselection, paging monitoring etc; </w:t>
            </w:r>
          </w:p>
          <w:p w14:paraId="43088675" w14:textId="77777777" w:rsidR="007524BA" w:rsidRDefault="007524BA" w:rsidP="007524BA">
            <w:pPr>
              <w:pStyle w:val="ListParagraph"/>
              <w:widowControl/>
              <w:numPr>
                <w:ilvl w:val="2"/>
                <w:numId w:val="21"/>
              </w:numPr>
              <w:autoSpaceDE/>
              <w:autoSpaceDN/>
              <w:adjustRightInd/>
              <w:spacing w:after="120" w:line="259" w:lineRule="auto"/>
              <w:ind w:firstLineChars="0"/>
              <w:jc w:val="both"/>
              <w:rPr>
                <w:color w:val="4472C4"/>
              </w:rPr>
            </w:pPr>
            <w:r>
              <w:rPr>
                <w:color w:val="4472C4"/>
              </w:rPr>
              <w:t xml:space="preserve">The paging for NW-B cannot be dropped when the paging occasion is colliding with MG in NW-A. </w:t>
            </w:r>
          </w:p>
          <w:p w14:paraId="391B0E3F" w14:textId="77777777" w:rsidR="007524BA" w:rsidRDefault="007524BA" w:rsidP="007524BA">
            <w:pPr>
              <w:pStyle w:val="ListParagraph"/>
              <w:widowControl/>
              <w:numPr>
                <w:ilvl w:val="2"/>
                <w:numId w:val="21"/>
              </w:numPr>
              <w:autoSpaceDE/>
              <w:autoSpaceDN/>
              <w:adjustRightInd/>
              <w:spacing w:after="120" w:line="259" w:lineRule="auto"/>
              <w:ind w:firstLineChars="0"/>
              <w:jc w:val="both"/>
              <w:rPr>
                <w:color w:val="4472C4"/>
              </w:rPr>
            </w:pPr>
            <w:r>
              <w:rPr>
                <w:color w:val="4472C4"/>
              </w:rPr>
              <w:t>The SSB for paging AGC retuning in NW-B cannot be dropped when the SSB occasion is colliding with MG in NW-A if the time distance between the SSB and paging occasion is less than 160ms</w:t>
            </w:r>
          </w:p>
          <w:p w14:paraId="5DFE5543" w14:textId="77777777" w:rsidR="007524BA" w:rsidRDefault="007524BA" w:rsidP="007524BA">
            <w:pPr>
              <w:pStyle w:val="ListParagraph"/>
              <w:widowControl/>
              <w:numPr>
                <w:ilvl w:val="2"/>
                <w:numId w:val="21"/>
              </w:numPr>
              <w:autoSpaceDE/>
              <w:autoSpaceDN/>
              <w:adjustRightInd/>
              <w:spacing w:after="120" w:line="259" w:lineRule="auto"/>
              <w:ind w:firstLineChars="0"/>
              <w:jc w:val="both"/>
              <w:rPr>
                <w:color w:val="4472C4"/>
              </w:rPr>
            </w:pPr>
            <w:r>
              <w:rPr>
                <w:color w:val="0070C0"/>
                <w:szCs w:val="24"/>
                <w:lang w:eastAsia="zh-CN"/>
              </w:rPr>
              <w:t>Whether priority rule or sharing rule will be applied for other MUSIM gaps is FFS</w:t>
            </w:r>
            <w:r>
              <w:rPr>
                <w:color w:val="4472C4"/>
              </w:rPr>
              <w:t xml:space="preserve"> </w:t>
            </w:r>
          </w:p>
          <w:p w14:paraId="0119C508" w14:textId="77777777" w:rsidR="007524BA" w:rsidRDefault="007524BA" w:rsidP="007524BA">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P4: RAN4 to study how mobility conditions can be taken into account for the MUSIM gap priorities </w:t>
            </w:r>
          </w:p>
          <w:p w14:paraId="54A887A4" w14:textId="77777777" w:rsidR="007524BA" w:rsidRPr="00F21616" w:rsidRDefault="007524BA" w:rsidP="007524BA">
            <w:pPr>
              <w:rPr>
                <w:rFonts w:eastAsia="DengXian"/>
                <w:color w:val="0070C0"/>
                <w:lang w:val="en-US" w:eastAsia="zh-CN"/>
              </w:rPr>
            </w:pPr>
            <w:r w:rsidRPr="00F21616">
              <w:rPr>
                <w:rFonts w:eastAsia="DengXian"/>
                <w:color w:val="0070C0"/>
                <w:lang w:val="en-US" w:eastAsia="zh-CN"/>
              </w:rPr>
              <w:t>A</w:t>
            </w:r>
            <w:r w:rsidRPr="00F21616">
              <w:rPr>
                <w:rFonts w:eastAsia="DengXian" w:hint="eastAsia"/>
                <w:color w:val="0070C0"/>
                <w:lang w:val="en-US" w:eastAsia="zh-CN"/>
              </w:rPr>
              <w:t>greements:</w:t>
            </w:r>
            <w:r w:rsidRPr="00F21616">
              <w:rPr>
                <w:rFonts w:eastAsia="DengXian"/>
                <w:color w:val="0070C0"/>
                <w:lang w:val="en-US" w:eastAsia="zh-CN"/>
              </w:rPr>
              <w:t xml:space="preserve"> </w:t>
            </w:r>
            <w:r w:rsidRPr="00F21616">
              <w:rPr>
                <w:rFonts w:eastAsia="DengXian" w:hint="eastAsia"/>
                <w:color w:val="0070C0"/>
                <w:lang w:val="en-US" w:eastAsia="zh-CN"/>
              </w:rPr>
              <w:t>No</w:t>
            </w:r>
          </w:p>
          <w:p w14:paraId="66BA599F" w14:textId="77777777" w:rsidR="007524BA" w:rsidRDefault="007524BA" w:rsidP="007524BA">
            <w:pPr>
              <w:rPr>
                <w:lang w:eastAsia="x-none"/>
              </w:rPr>
            </w:pPr>
          </w:p>
        </w:tc>
      </w:tr>
    </w:tbl>
    <w:p w14:paraId="53ED47DF" w14:textId="77777777" w:rsidR="007524BA" w:rsidRPr="007524BA" w:rsidRDefault="007524BA" w:rsidP="007524BA">
      <w:pPr>
        <w:rPr>
          <w:lang w:eastAsia="x-none"/>
        </w:rPr>
      </w:pPr>
    </w:p>
    <w:p w14:paraId="0EAA4B8E" w14:textId="2FE63F90" w:rsidR="006C252C" w:rsidRDefault="00C17BFD" w:rsidP="00D73CB9">
      <w:pPr>
        <w:rPr>
          <w:lang w:eastAsia="x-none"/>
        </w:rPr>
      </w:pPr>
      <w:r>
        <w:rPr>
          <w:lang w:eastAsia="x-none"/>
        </w:rPr>
        <w:lastRenderedPageBreak/>
        <w:t xml:space="preserve">In short we support P1 and P2. When MUSIM gap collides with legacy gap, </w:t>
      </w:r>
      <w:r w:rsidR="00C0347C">
        <w:rPr>
          <w:lang w:eastAsia="x-none"/>
        </w:rPr>
        <w:t>UE can only use one of the colliding gaps to measure one layer. How to choose the gap can be based on priority information.</w:t>
      </w:r>
    </w:p>
    <w:p w14:paraId="2F214A1C" w14:textId="61BCEC9A" w:rsidR="00226FC2" w:rsidRDefault="00226FC2" w:rsidP="00D73CB9">
      <w:pPr>
        <w:rPr>
          <w:lang w:eastAsia="x-none"/>
        </w:rPr>
      </w:pPr>
      <w:r>
        <w:rPr>
          <w:lang w:eastAsia="x-none"/>
        </w:rPr>
        <w:t xml:space="preserve">Besides, as more and more gaps could be configured to the UE, sometimes it is not crystal clear to neither NW nor UE that what’s the priority relationship among multiple gaps (by now we can have two concurrent gaps in NW A and three periodic gaps plus one aperiodic gap in NW B). </w:t>
      </w:r>
      <w:r w:rsidR="00CC48BE">
        <w:rPr>
          <w:lang w:eastAsia="x-none"/>
        </w:rPr>
        <w:t xml:space="preserve">We think is possible that </w:t>
      </w:r>
      <w:r w:rsidR="001520C5">
        <w:rPr>
          <w:lang w:eastAsia="x-none"/>
        </w:rPr>
        <w:t>NW con</w:t>
      </w:r>
      <w:r w:rsidR="008E21BA">
        <w:rPr>
          <w:lang w:eastAsia="x-none"/>
        </w:rPr>
        <w:t>figure same priority for some gap patterns.</w:t>
      </w:r>
      <w:r w:rsidR="000B777F">
        <w:rPr>
          <w:lang w:eastAsia="x-none"/>
        </w:rPr>
        <w:t xml:space="preserve"> Therefore, considering gap sharing based solution at least for gaps with equal priority is worthy. </w:t>
      </w:r>
    </w:p>
    <w:p w14:paraId="27CDC7E8" w14:textId="209424DE" w:rsidR="00930DCF" w:rsidRDefault="00930DCF" w:rsidP="00930DCF">
      <w:pPr>
        <w:pStyle w:val="Caption"/>
      </w:pPr>
      <w:bookmarkStart w:id="7" w:name="_Ref118715063"/>
      <w:r>
        <w:t xml:space="preserve">Proposal </w:t>
      </w:r>
      <w:r>
        <w:fldChar w:fldCharType="begin"/>
      </w:r>
      <w:r>
        <w:instrText xml:space="preserve"> SEQ Proposal \* ARABIC </w:instrText>
      </w:r>
      <w:r>
        <w:fldChar w:fldCharType="separate"/>
      </w:r>
      <w:r w:rsidR="007536CD">
        <w:rPr>
          <w:noProof/>
        </w:rPr>
        <w:t>5</w:t>
      </w:r>
      <w:r>
        <w:fldChar w:fldCharType="end"/>
      </w:r>
      <w:r w:rsidR="008473E3">
        <w:t xml:space="preserve">: </w:t>
      </w:r>
      <w:r w:rsidR="0076678F" w:rsidRPr="0076678F">
        <w:t>Priority based solution is reused for gap collision handling between MUSIM gap and legacy gaps.</w:t>
      </w:r>
      <w:r w:rsidR="0076678F">
        <w:t xml:space="preserve"> </w:t>
      </w:r>
      <w:r w:rsidR="0076678F" w:rsidRPr="0076678F">
        <w:t>For priority-based solution, priorities can be allocated to each existing gap patterns and when two or more gaps collide, only the highest priority gap is kept and all other gaps are dropped</w:t>
      </w:r>
      <w:r w:rsidR="0076678F">
        <w:t>.</w:t>
      </w:r>
      <w:bookmarkEnd w:id="7"/>
      <w:r w:rsidR="0076678F">
        <w:t xml:space="preserve"> </w:t>
      </w:r>
    </w:p>
    <w:p w14:paraId="77CAED05" w14:textId="108F9015" w:rsidR="0076678F" w:rsidRPr="0076678F" w:rsidRDefault="0076678F" w:rsidP="0076678F">
      <w:pPr>
        <w:pStyle w:val="Caption"/>
      </w:pPr>
      <w:bookmarkStart w:id="8" w:name="_Ref118715070"/>
      <w:r>
        <w:t xml:space="preserve">Proposal </w:t>
      </w:r>
      <w:r>
        <w:fldChar w:fldCharType="begin"/>
      </w:r>
      <w:r>
        <w:instrText xml:space="preserve"> SEQ Proposal \* ARABIC </w:instrText>
      </w:r>
      <w:r>
        <w:fldChar w:fldCharType="separate"/>
      </w:r>
      <w:r w:rsidR="007536CD">
        <w:rPr>
          <w:noProof/>
        </w:rPr>
        <w:t>6</w:t>
      </w:r>
      <w:r>
        <w:fldChar w:fldCharType="end"/>
      </w:r>
      <w:r>
        <w:t xml:space="preserve">: </w:t>
      </w:r>
      <w:r w:rsidR="002930F1" w:rsidRPr="002930F1">
        <w:t>On top of priority-based solution, RAN4 shall also study the gap sharing based solution, at least for the scenario equal priority is assigned for different gap patterns</w:t>
      </w:r>
      <w:r w:rsidR="002930F1">
        <w:t>.</w:t>
      </w:r>
      <w:bookmarkEnd w:id="8"/>
    </w:p>
    <w:p w14:paraId="68928B1F" w14:textId="7026DA44" w:rsidR="00714068" w:rsidRDefault="00714068" w:rsidP="00D73CB9">
      <w:pPr>
        <w:rPr>
          <w:lang w:eastAsia="x-none"/>
        </w:rPr>
      </w:pPr>
    </w:p>
    <w:p w14:paraId="1D9054D2" w14:textId="381EAB7B" w:rsidR="000C0330" w:rsidRDefault="000C0330" w:rsidP="00D73CB9">
      <w:pPr>
        <w:rPr>
          <w:lang w:eastAsia="x-none"/>
        </w:rPr>
      </w:pPr>
      <w:r>
        <w:rPr>
          <w:lang w:eastAsia="x-none"/>
        </w:rPr>
        <w:t>On collision between different MUSIM gaps</w:t>
      </w:r>
    </w:p>
    <w:tbl>
      <w:tblPr>
        <w:tblStyle w:val="TableGrid"/>
        <w:tblW w:w="0" w:type="auto"/>
        <w:tblLook w:val="04A0" w:firstRow="1" w:lastRow="0" w:firstColumn="1" w:lastColumn="0" w:noHBand="0" w:noVBand="1"/>
      </w:tblPr>
      <w:tblGrid>
        <w:gridCol w:w="9629"/>
      </w:tblGrid>
      <w:tr w:rsidR="000C0330" w14:paraId="4E461740" w14:textId="77777777" w:rsidTr="000C0330">
        <w:tc>
          <w:tcPr>
            <w:tcW w:w="9629" w:type="dxa"/>
          </w:tcPr>
          <w:p w14:paraId="7566E16B" w14:textId="77777777" w:rsidR="000C0330" w:rsidRDefault="000C0330" w:rsidP="000C0330">
            <w:pPr>
              <w:rPr>
                <w:b/>
                <w:color w:val="0070C0"/>
                <w:u w:val="single"/>
                <w:lang w:eastAsia="ko-KR"/>
              </w:rPr>
            </w:pPr>
            <w:r>
              <w:rPr>
                <w:b/>
                <w:color w:val="0070C0"/>
                <w:u w:val="single"/>
                <w:lang w:eastAsia="ko-KR"/>
              </w:rPr>
              <w:t xml:space="preserve">Issue 1-2-1: Definition of the collision between different MUSIM gaps </w:t>
            </w:r>
          </w:p>
          <w:p w14:paraId="06E2B1C6" w14:textId="77777777" w:rsidR="000C0330" w:rsidRDefault="000C0330" w:rsidP="000C0330">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41CA9B9F" w14:textId="77777777" w:rsidR="000C0330" w:rsidRDefault="000C0330" w:rsidP="000C0330">
            <w:pPr>
              <w:pStyle w:val="ListParagraph"/>
              <w:widowControl/>
              <w:numPr>
                <w:ilvl w:val="1"/>
                <w:numId w:val="21"/>
              </w:numPr>
              <w:autoSpaceDE/>
              <w:autoSpaceDN/>
              <w:adjustRightInd/>
              <w:spacing w:after="120" w:line="259" w:lineRule="auto"/>
              <w:ind w:firstLineChars="0"/>
              <w:rPr>
                <w:color w:val="4472C4"/>
              </w:rPr>
            </w:pPr>
            <w:r>
              <w:rPr>
                <w:color w:val="4472C4"/>
              </w:rPr>
              <w:t xml:space="preserve">Option 1a: The gap proximity condition of concurrent gap collision could be reused for MUSIM gap collision </w:t>
            </w:r>
          </w:p>
          <w:p w14:paraId="14C1006D" w14:textId="77777777" w:rsidR="000C0330" w:rsidRDefault="000C0330" w:rsidP="000C0330">
            <w:pPr>
              <w:pStyle w:val="ListParagraph"/>
              <w:widowControl/>
              <w:numPr>
                <w:ilvl w:val="1"/>
                <w:numId w:val="21"/>
              </w:numPr>
              <w:autoSpaceDE/>
              <w:autoSpaceDN/>
              <w:adjustRightInd/>
              <w:spacing w:after="120" w:line="259" w:lineRule="auto"/>
              <w:ind w:firstLineChars="0"/>
              <w:rPr>
                <w:color w:val="4472C4"/>
              </w:rPr>
            </w:pPr>
            <w:r>
              <w:rPr>
                <w:color w:val="4472C4"/>
              </w:rPr>
              <w:t xml:space="preserve">Option 1b: The gap proximity condition for the Rel-17 concurrent gap collision should be reused </w:t>
            </w:r>
            <w:r>
              <w:rPr>
                <w:rFonts w:hint="eastAsia"/>
                <w:color w:val="4472C4"/>
              </w:rPr>
              <w:t>for</w:t>
            </w:r>
            <w:r>
              <w:rPr>
                <w:color w:val="4472C4"/>
              </w:rPr>
              <w:t xml:space="preserve"> the collision between different MUSIM gap when priority rules are used to handle the collision between MUSIM gaps. </w:t>
            </w:r>
          </w:p>
          <w:p w14:paraId="4B3A0B05" w14:textId="77777777" w:rsidR="000C0330" w:rsidRPr="00E54649" w:rsidRDefault="000C0330" w:rsidP="000C0330">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Option 2: </w:t>
            </w:r>
            <w:r>
              <w:rPr>
                <w:rFonts w:hint="eastAsia"/>
                <w:color w:val="4472C4"/>
              </w:rPr>
              <w:t>N</w:t>
            </w:r>
            <w:r>
              <w:rPr>
                <w:color w:val="4472C4"/>
              </w:rPr>
              <w:t>o definition for collision between MUSIM gaps is needed</w:t>
            </w:r>
            <w:r w:rsidRPr="00E54649">
              <w:rPr>
                <w:color w:val="4472C4"/>
              </w:rPr>
              <w:t xml:space="preserve"> </w:t>
            </w:r>
          </w:p>
          <w:p w14:paraId="0CC5AC37" w14:textId="77777777" w:rsidR="000C0330" w:rsidRPr="0041139D" w:rsidRDefault="000C0330" w:rsidP="000C0330">
            <w:pPr>
              <w:rPr>
                <w:rFonts w:eastAsia="DengXian"/>
                <w:color w:val="0070C0"/>
                <w:lang w:val="en-US" w:eastAsia="zh-CN"/>
              </w:rPr>
            </w:pPr>
            <w:r w:rsidRPr="0041139D">
              <w:rPr>
                <w:rFonts w:eastAsia="DengXian"/>
                <w:color w:val="0070C0"/>
                <w:lang w:val="en-US" w:eastAsia="zh-CN"/>
              </w:rPr>
              <w:t>A</w:t>
            </w:r>
            <w:r w:rsidRPr="0041139D">
              <w:rPr>
                <w:rFonts w:eastAsia="DengXian" w:hint="eastAsia"/>
                <w:color w:val="0070C0"/>
                <w:lang w:val="en-US" w:eastAsia="zh-CN"/>
              </w:rPr>
              <w:t>greements:</w:t>
            </w:r>
            <w:r w:rsidRPr="0041139D">
              <w:rPr>
                <w:rFonts w:eastAsia="DengXian"/>
                <w:color w:val="0070C0"/>
                <w:lang w:val="en-US" w:eastAsia="zh-CN"/>
              </w:rPr>
              <w:t xml:space="preserve"> </w:t>
            </w:r>
            <w:r w:rsidRPr="0041139D">
              <w:rPr>
                <w:rFonts w:eastAsia="DengXian" w:hint="eastAsia"/>
                <w:color w:val="0070C0"/>
                <w:lang w:val="en-US" w:eastAsia="zh-CN"/>
              </w:rPr>
              <w:t>No</w:t>
            </w:r>
          </w:p>
          <w:p w14:paraId="79AF1F06" w14:textId="77777777" w:rsidR="000C0330" w:rsidRDefault="000C0330" w:rsidP="00D73CB9">
            <w:pPr>
              <w:rPr>
                <w:lang w:eastAsia="x-none"/>
              </w:rPr>
            </w:pPr>
          </w:p>
        </w:tc>
      </w:tr>
    </w:tbl>
    <w:p w14:paraId="502BF540" w14:textId="7E5E0C66" w:rsidR="000C0330" w:rsidRDefault="007F3BBE" w:rsidP="00D73CB9">
      <w:pPr>
        <w:rPr>
          <w:lang w:eastAsia="x-none"/>
        </w:rPr>
      </w:pPr>
      <w:r>
        <w:rPr>
          <w:lang w:eastAsia="x-none"/>
        </w:rPr>
        <w:t xml:space="preserve">We are fine with both option 1 and 2, but slightly prefer </w:t>
      </w:r>
      <w:r>
        <w:rPr>
          <w:rFonts w:hint="eastAsia"/>
          <w:lang w:eastAsia="zh-CN"/>
        </w:rPr>
        <w:t>option</w:t>
      </w:r>
      <w:r>
        <w:rPr>
          <w:lang w:val="en-US" w:eastAsia="zh-CN"/>
        </w:rPr>
        <w:t xml:space="preserve"> 1</w:t>
      </w:r>
      <w:r w:rsidR="00A017AD">
        <w:rPr>
          <w:lang w:val="en-US" w:eastAsia="zh-CN"/>
        </w:rPr>
        <w:t xml:space="preserve">. Some company proposed option 2 to let UE merge the colliding MUSIM gaps into one gap occasion. </w:t>
      </w:r>
      <w:r w:rsidR="00963316">
        <w:rPr>
          <w:lang w:val="en-US" w:eastAsia="zh-CN"/>
        </w:rPr>
        <w:t>H</w:t>
      </w:r>
      <w:r w:rsidR="00A017AD">
        <w:rPr>
          <w:lang w:val="en-US" w:eastAsia="zh-CN"/>
        </w:rPr>
        <w:t>owever, UE may only be able to do one thing within the</w:t>
      </w:r>
      <w:r w:rsidR="00963316">
        <w:rPr>
          <w:lang w:val="en-US" w:eastAsia="zh-CN"/>
        </w:rPr>
        <w:t xml:space="preserve"> merged gap occasion.</w:t>
      </w:r>
      <w:r w:rsidR="00A017AD">
        <w:rPr>
          <w:lang w:val="en-US" w:eastAsia="zh-CN"/>
        </w:rPr>
        <w:t xml:space="preserve"> </w:t>
      </w:r>
      <w:r w:rsidR="00963316">
        <w:rPr>
          <w:lang w:eastAsia="x-none"/>
        </w:rPr>
        <w:t xml:space="preserve">The negative impact is on NW A. The merged gap occasion most likely will be longer than </w:t>
      </w:r>
      <w:r w:rsidR="00973C65">
        <w:rPr>
          <w:lang w:eastAsia="x-none"/>
        </w:rPr>
        <w:t>one of the colliding gaps.</w:t>
      </w:r>
    </w:p>
    <w:p w14:paraId="790E8E7A" w14:textId="52FADA61" w:rsidR="00527CF8" w:rsidRDefault="00527CF8" w:rsidP="00527CF8">
      <w:pPr>
        <w:pStyle w:val="Caption"/>
      </w:pPr>
      <w:bookmarkStart w:id="9" w:name="_Ref118715072"/>
      <w:r>
        <w:t xml:space="preserve">Proposal </w:t>
      </w:r>
      <w:r>
        <w:fldChar w:fldCharType="begin"/>
      </w:r>
      <w:r>
        <w:instrText xml:space="preserve"> SEQ Proposal \* ARABIC </w:instrText>
      </w:r>
      <w:r>
        <w:fldChar w:fldCharType="separate"/>
      </w:r>
      <w:r w:rsidR="007536CD">
        <w:rPr>
          <w:noProof/>
        </w:rPr>
        <w:t>7</w:t>
      </w:r>
      <w:r>
        <w:fldChar w:fldCharType="end"/>
      </w:r>
      <w:r>
        <w:t xml:space="preserve">: </w:t>
      </w:r>
      <w:r w:rsidRPr="00527CF8">
        <w:t xml:space="preserve">The gap proximity condition for the Rel-17 concurrent gap collision should be reused </w:t>
      </w:r>
      <w:r w:rsidRPr="00527CF8">
        <w:rPr>
          <w:rFonts w:hint="eastAsia"/>
        </w:rPr>
        <w:t>for</w:t>
      </w:r>
      <w:r w:rsidRPr="00527CF8">
        <w:t xml:space="preserve"> the collision between different MUSIM gap when priority rules are used to handle the collision between MUSIM gaps.</w:t>
      </w:r>
      <w:bookmarkEnd w:id="9"/>
    </w:p>
    <w:p w14:paraId="7B3929BD" w14:textId="3E84D5D5" w:rsidR="00074632" w:rsidRDefault="00074632" w:rsidP="00074632">
      <w:pPr>
        <w:rPr>
          <w:lang w:eastAsia="x-none"/>
        </w:rPr>
      </w:pPr>
    </w:p>
    <w:p w14:paraId="090C1297" w14:textId="7BB1E136" w:rsidR="00074632" w:rsidRDefault="00074632" w:rsidP="00074632">
      <w:pPr>
        <w:rPr>
          <w:lang w:eastAsia="x-none"/>
        </w:rPr>
      </w:pPr>
      <w:r>
        <w:rPr>
          <w:lang w:eastAsia="x-none"/>
        </w:rPr>
        <w:t>On solutions for collision between MUSIM gaps.</w:t>
      </w:r>
    </w:p>
    <w:tbl>
      <w:tblPr>
        <w:tblStyle w:val="TableGrid"/>
        <w:tblW w:w="0" w:type="auto"/>
        <w:tblLook w:val="04A0" w:firstRow="1" w:lastRow="0" w:firstColumn="1" w:lastColumn="0" w:noHBand="0" w:noVBand="1"/>
      </w:tblPr>
      <w:tblGrid>
        <w:gridCol w:w="9629"/>
      </w:tblGrid>
      <w:tr w:rsidR="00074632" w14:paraId="4C45699A" w14:textId="77777777" w:rsidTr="00074632">
        <w:tc>
          <w:tcPr>
            <w:tcW w:w="9629" w:type="dxa"/>
          </w:tcPr>
          <w:p w14:paraId="1DF10A65" w14:textId="77777777" w:rsidR="00074632" w:rsidRDefault="00074632" w:rsidP="00074632">
            <w:pPr>
              <w:rPr>
                <w:b/>
                <w:color w:val="0070C0"/>
                <w:u w:val="single"/>
                <w:lang w:eastAsia="ko-KR"/>
              </w:rPr>
            </w:pPr>
            <w:r>
              <w:rPr>
                <w:b/>
                <w:color w:val="0070C0"/>
                <w:u w:val="single"/>
                <w:lang w:eastAsia="ko-KR"/>
              </w:rPr>
              <w:t>Issue 1-2-2: Solutions for collision between different MUSIM gaps</w:t>
            </w:r>
          </w:p>
          <w:p w14:paraId="4328892D" w14:textId="77777777" w:rsidR="00074632" w:rsidRDefault="00074632" w:rsidP="00074632">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05235DF1" w14:textId="77777777" w:rsidR="00074632" w:rsidRDefault="00074632" w:rsidP="00074632">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Option 1: Priority rule can be used as baseline for collision between different MUSIMs </w:t>
            </w:r>
          </w:p>
          <w:p w14:paraId="38D78AD1" w14:textId="77777777" w:rsidR="00074632" w:rsidRDefault="00074632" w:rsidP="00074632">
            <w:pPr>
              <w:pStyle w:val="ListParagraph"/>
              <w:widowControl/>
              <w:numPr>
                <w:ilvl w:val="2"/>
                <w:numId w:val="21"/>
              </w:numPr>
              <w:autoSpaceDE/>
              <w:autoSpaceDN/>
              <w:adjustRightInd/>
              <w:spacing w:after="120" w:line="259" w:lineRule="auto"/>
              <w:ind w:firstLineChars="0"/>
              <w:jc w:val="both"/>
              <w:rPr>
                <w:color w:val="4472C4"/>
              </w:rPr>
            </w:pPr>
            <w:r>
              <w:rPr>
                <w:color w:val="4472C4"/>
              </w:rPr>
              <w:t xml:space="preserve">Option 1a: Aperiodic gap should have higher priority than periodic gaps once collision happens within MUSIM gaps </w:t>
            </w:r>
          </w:p>
          <w:p w14:paraId="3FF54A78" w14:textId="77777777" w:rsidR="00074632" w:rsidRDefault="00074632" w:rsidP="00074632">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Option 2: MUSIM gaps could be kept when different MUSIM gaps collide </w:t>
            </w:r>
          </w:p>
          <w:p w14:paraId="4036AF91" w14:textId="77777777" w:rsidR="00074632" w:rsidRDefault="00074632" w:rsidP="00074632">
            <w:pPr>
              <w:pStyle w:val="ListParagraph"/>
              <w:widowControl/>
              <w:numPr>
                <w:ilvl w:val="2"/>
                <w:numId w:val="21"/>
              </w:numPr>
              <w:autoSpaceDE/>
              <w:autoSpaceDN/>
              <w:adjustRightInd/>
              <w:spacing w:after="120" w:line="259" w:lineRule="auto"/>
              <w:ind w:firstLineChars="0"/>
              <w:jc w:val="both"/>
              <w:rPr>
                <w:color w:val="4472C4"/>
              </w:rPr>
            </w:pPr>
            <w:r>
              <w:rPr>
                <w:color w:val="4472C4"/>
              </w:rPr>
              <w:t>Option 2a: MUSIM gaps are not dropped due to collision with another MUSIM gap</w:t>
            </w:r>
          </w:p>
          <w:p w14:paraId="0CFA1C94" w14:textId="77777777" w:rsidR="00074632" w:rsidRDefault="00074632" w:rsidP="00074632">
            <w:pPr>
              <w:pStyle w:val="ListParagraph"/>
              <w:widowControl/>
              <w:numPr>
                <w:ilvl w:val="2"/>
                <w:numId w:val="21"/>
              </w:numPr>
              <w:autoSpaceDE/>
              <w:autoSpaceDN/>
              <w:adjustRightInd/>
              <w:spacing w:after="120" w:line="259" w:lineRule="auto"/>
              <w:ind w:firstLineChars="0"/>
              <w:jc w:val="both"/>
              <w:rPr>
                <w:color w:val="4472C4"/>
              </w:rPr>
            </w:pPr>
            <w:r>
              <w:rPr>
                <w:color w:val="4472C4"/>
              </w:rPr>
              <w:t xml:space="preserve">Option 2b: </w:t>
            </w:r>
          </w:p>
          <w:p w14:paraId="72271781" w14:textId="77777777" w:rsidR="00074632" w:rsidRDefault="00074632" w:rsidP="00074632">
            <w:pPr>
              <w:pStyle w:val="ListParagraph"/>
              <w:widowControl/>
              <w:numPr>
                <w:ilvl w:val="3"/>
                <w:numId w:val="21"/>
              </w:numPr>
              <w:autoSpaceDE/>
              <w:autoSpaceDN/>
              <w:adjustRightInd/>
              <w:spacing w:after="120" w:line="259" w:lineRule="auto"/>
              <w:ind w:firstLineChars="0"/>
              <w:jc w:val="both"/>
              <w:rPr>
                <w:color w:val="4472C4"/>
              </w:rPr>
            </w:pPr>
            <w:r>
              <w:rPr>
                <w:color w:val="4472C4"/>
              </w:rPr>
              <w:t xml:space="preserve">When the time duration between the two closest gap occasions within the two measurement gap patterns is shorter than [4]ms and the second gap </w:t>
            </w:r>
            <w:r>
              <w:rPr>
                <w:color w:val="4472C4"/>
              </w:rPr>
              <w:lastRenderedPageBreak/>
              <w:t xml:space="preserve">occasion is for paging, UE should keep both gap occasions instead of dropping any of them. </w:t>
            </w:r>
          </w:p>
          <w:p w14:paraId="60BDA37A" w14:textId="77777777" w:rsidR="00074632" w:rsidRDefault="00074632" w:rsidP="00074632">
            <w:pPr>
              <w:pStyle w:val="ListParagraph"/>
              <w:widowControl/>
              <w:numPr>
                <w:ilvl w:val="3"/>
                <w:numId w:val="21"/>
              </w:numPr>
              <w:autoSpaceDE/>
              <w:autoSpaceDN/>
              <w:adjustRightInd/>
              <w:spacing w:after="120" w:line="259" w:lineRule="auto"/>
              <w:ind w:firstLineChars="0"/>
              <w:jc w:val="both"/>
              <w:rPr>
                <w:color w:val="4472C4"/>
              </w:rPr>
            </w:pPr>
            <w:r>
              <w:rPr>
                <w:color w:val="4472C4"/>
              </w:rPr>
              <w:t>RAN4 to further identify the specific scenarios in which any MUSIM gap shall be dropped case by case</w:t>
            </w:r>
          </w:p>
          <w:p w14:paraId="663563A6" w14:textId="77777777" w:rsidR="00074632" w:rsidRDefault="00074632" w:rsidP="00074632">
            <w:pPr>
              <w:pStyle w:val="ListParagraph"/>
              <w:widowControl/>
              <w:numPr>
                <w:ilvl w:val="2"/>
                <w:numId w:val="21"/>
              </w:numPr>
              <w:autoSpaceDE/>
              <w:autoSpaceDN/>
              <w:adjustRightInd/>
              <w:spacing w:after="120" w:line="259" w:lineRule="auto"/>
              <w:ind w:firstLineChars="0"/>
              <w:jc w:val="both"/>
              <w:rPr>
                <w:color w:val="4472C4"/>
              </w:rPr>
            </w:pPr>
            <w:r>
              <w:rPr>
                <w:color w:val="4472C4"/>
              </w:rPr>
              <w:t xml:space="preserve">Option 2c: If multiple MUSIM gap instances overlap or occur back-to-back, they are merged into a single instance comprising the union of the individual gap instances </w:t>
            </w:r>
          </w:p>
          <w:p w14:paraId="293CB976" w14:textId="77777777" w:rsidR="00074632" w:rsidRDefault="00074632" w:rsidP="00074632">
            <w:pPr>
              <w:pStyle w:val="ListParagraph"/>
              <w:widowControl/>
              <w:numPr>
                <w:ilvl w:val="3"/>
                <w:numId w:val="21"/>
              </w:numPr>
              <w:autoSpaceDE/>
              <w:autoSpaceDN/>
              <w:adjustRightInd/>
              <w:spacing w:after="120" w:line="259" w:lineRule="auto"/>
              <w:ind w:firstLineChars="0"/>
              <w:jc w:val="both"/>
              <w:rPr>
                <w:color w:val="4472C4"/>
              </w:rPr>
            </w:pPr>
            <w:r>
              <w:rPr>
                <w:color w:val="4472C4"/>
              </w:rPr>
              <w:t>If the distance between two MUSIM gap instances is ≤ 4 ms, they are merged into a single instance comprising the union of the individual gap instances and the space between them</w:t>
            </w:r>
          </w:p>
          <w:p w14:paraId="19A3BBC3" w14:textId="77777777" w:rsidR="00074632" w:rsidRDefault="00074632" w:rsidP="00074632">
            <w:pPr>
              <w:pStyle w:val="ListParagraph"/>
              <w:widowControl/>
              <w:numPr>
                <w:ilvl w:val="3"/>
                <w:numId w:val="21"/>
              </w:numPr>
              <w:autoSpaceDE/>
              <w:autoSpaceDN/>
              <w:adjustRightInd/>
              <w:spacing w:after="120" w:line="259" w:lineRule="auto"/>
              <w:ind w:firstLineChars="0"/>
              <w:jc w:val="both"/>
              <w:rPr>
                <w:color w:val="4472C4"/>
              </w:rPr>
            </w:pPr>
            <w:r>
              <w:rPr>
                <w:color w:val="4472C4"/>
              </w:rPr>
              <w:t>If the distance between two MUSIM gap instances is &gt; 4 ms, both individual gap instances are kept separately.</w:t>
            </w:r>
          </w:p>
          <w:p w14:paraId="3966DDCA" w14:textId="77777777" w:rsidR="00074632" w:rsidRPr="00615909" w:rsidRDefault="00074632" w:rsidP="00074632">
            <w:pPr>
              <w:pStyle w:val="ListParagraph"/>
              <w:widowControl/>
              <w:numPr>
                <w:ilvl w:val="1"/>
                <w:numId w:val="21"/>
              </w:numPr>
              <w:autoSpaceDE/>
              <w:autoSpaceDN/>
              <w:adjustRightInd/>
              <w:spacing w:after="120" w:line="259" w:lineRule="auto"/>
              <w:ind w:firstLineChars="0"/>
              <w:jc w:val="both"/>
              <w:rPr>
                <w:color w:val="4472C4"/>
              </w:rPr>
            </w:pPr>
            <w:r w:rsidRPr="00615909">
              <w:rPr>
                <w:color w:val="4472C4"/>
              </w:rPr>
              <w:t xml:space="preserve">Option 3: Solutions for collision between different MUSIM gaps is either down-selected from option 1 or option 2; or based on both option 1 and option 2 </w:t>
            </w:r>
          </w:p>
          <w:p w14:paraId="3A575FD5" w14:textId="77777777" w:rsidR="00074632" w:rsidRDefault="00074632" w:rsidP="00074632">
            <w:pPr>
              <w:rPr>
                <w:rFonts w:eastAsia="DengXian"/>
                <w:color w:val="0070C0"/>
                <w:lang w:val="en-US" w:eastAsia="zh-CN"/>
              </w:rPr>
            </w:pPr>
            <w:r w:rsidRPr="00D8223E">
              <w:rPr>
                <w:rFonts w:eastAsia="DengXian"/>
                <w:color w:val="0070C0"/>
                <w:lang w:val="en-US" w:eastAsia="zh-CN"/>
              </w:rPr>
              <w:t>A</w:t>
            </w:r>
            <w:r w:rsidRPr="00D8223E">
              <w:rPr>
                <w:rFonts w:eastAsia="DengXian" w:hint="eastAsia"/>
                <w:color w:val="0070C0"/>
                <w:lang w:val="en-US" w:eastAsia="zh-CN"/>
              </w:rPr>
              <w:t>greements:</w:t>
            </w:r>
            <w:r w:rsidRPr="00D8223E">
              <w:rPr>
                <w:rFonts w:eastAsia="DengXian"/>
                <w:color w:val="0070C0"/>
                <w:lang w:val="en-US" w:eastAsia="zh-CN"/>
              </w:rPr>
              <w:t xml:space="preserve"> No</w:t>
            </w:r>
          </w:p>
          <w:p w14:paraId="450432DD" w14:textId="77777777" w:rsidR="00074632" w:rsidRPr="000A375A" w:rsidRDefault="00074632" w:rsidP="00074632">
            <w:pPr>
              <w:rPr>
                <w:color w:val="4472C4"/>
              </w:rPr>
            </w:pPr>
            <w:r w:rsidRPr="000A375A">
              <w:rPr>
                <w:color w:val="4472C4"/>
              </w:rPr>
              <w:t xml:space="preserve">Way forward: Encourage companies bring </w:t>
            </w:r>
            <w:r>
              <w:rPr>
                <w:color w:val="4472C4"/>
              </w:rPr>
              <w:t>detailed</w:t>
            </w:r>
            <w:r w:rsidRPr="000A375A">
              <w:rPr>
                <w:color w:val="4472C4"/>
              </w:rPr>
              <w:t xml:space="preserve"> solutions </w:t>
            </w:r>
            <w:r>
              <w:rPr>
                <w:color w:val="4472C4"/>
              </w:rPr>
              <w:t>on how option 2 works</w:t>
            </w:r>
            <w:r w:rsidRPr="000A375A">
              <w:rPr>
                <w:color w:val="4472C4"/>
              </w:rPr>
              <w:t xml:space="preserve"> at next meeting.  </w:t>
            </w:r>
          </w:p>
          <w:p w14:paraId="192219D3" w14:textId="77777777" w:rsidR="00074632" w:rsidRDefault="00074632" w:rsidP="00074632">
            <w:pPr>
              <w:rPr>
                <w:lang w:eastAsia="x-none"/>
              </w:rPr>
            </w:pPr>
          </w:p>
        </w:tc>
      </w:tr>
    </w:tbl>
    <w:p w14:paraId="25469937" w14:textId="7C043C88" w:rsidR="00074632" w:rsidRDefault="002C60BA" w:rsidP="00074632">
      <w:pPr>
        <w:rPr>
          <w:lang w:eastAsia="x-none"/>
        </w:rPr>
      </w:pPr>
      <w:r>
        <w:rPr>
          <w:lang w:eastAsia="x-none"/>
        </w:rPr>
        <w:lastRenderedPageBreak/>
        <w:t>To align with P7 above, we support option 1. Regarding aperiodic gap, since when and whether to trigger it is still up to NW A, it is reasonable to assume higher priority than other gaps.</w:t>
      </w:r>
    </w:p>
    <w:p w14:paraId="499317A8" w14:textId="215CC9E5" w:rsidR="00F90B41" w:rsidRDefault="00F90B41" w:rsidP="00F90B41">
      <w:pPr>
        <w:pStyle w:val="Caption"/>
      </w:pPr>
      <w:bookmarkStart w:id="10" w:name="_Ref118715075"/>
      <w:r>
        <w:t xml:space="preserve">Proposal </w:t>
      </w:r>
      <w:r>
        <w:fldChar w:fldCharType="begin"/>
      </w:r>
      <w:r>
        <w:instrText xml:space="preserve"> SEQ Proposal \* ARABIC </w:instrText>
      </w:r>
      <w:r>
        <w:fldChar w:fldCharType="separate"/>
      </w:r>
      <w:r w:rsidR="007536CD">
        <w:rPr>
          <w:noProof/>
        </w:rPr>
        <w:t>8</w:t>
      </w:r>
      <w:r>
        <w:fldChar w:fldCharType="end"/>
      </w:r>
      <w:r>
        <w:t xml:space="preserve">: </w:t>
      </w:r>
      <w:r w:rsidRPr="00F90B41">
        <w:t>Priority rule can be used as baseline for collision between different MUSIMs</w:t>
      </w:r>
      <w:r>
        <w:t>.</w:t>
      </w:r>
      <w:bookmarkEnd w:id="10"/>
    </w:p>
    <w:p w14:paraId="080839D5" w14:textId="439A840D" w:rsidR="00F90B41" w:rsidRPr="00F90B41" w:rsidRDefault="00F90B41" w:rsidP="00F90B41">
      <w:pPr>
        <w:pStyle w:val="Caption"/>
      </w:pPr>
      <w:bookmarkStart w:id="11" w:name="_Ref118715081"/>
      <w:r>
        <w:t xml:space="preserve">Proposal </w:t>
      </w:r>
      <w:r>
        <w:fldChar w:fldCharType="begin"/>
      </w:r>
      <w:r>
        <w:instrText xml:space="preserve"> SEQ Proposal \* ARABIC </w:instrText>
      </w:r>
      <w:r>
        <w:fldChar w:fldCharType="separate"/>
      </w:r>
      <w:r w:rsidR="007536CD">
        <w:rPr>
          <w:noProof/>
        </w:rPr>
        <w:t>9</w:t>
      </w:r>
      <w:r>
        <w:fldChar w:fldCharType="end"/>
      </w:r>
      <w:r>
        <w:t xml:space="preserve">: </w:t>
      </w:r>
      <w:r w:rsidRPr="00F90B41">
        <w:t>Aperiodic gap should have higher priority than periodic gaps once collision happens within MUSIM gaps</w:t>
      </w:r>
      <w:r>
        <w:t>.</w:t>
      </w:r>
      <w:bookmarkEnd w:id="11"/>
    </w:p>
    <w:p w14:paraId="0F747DC0" w14:textId="29450992" w:rsidR="00714068" w:rsidRDefault="00714068" w:rsidP="00D73CB9">
      <w:pPr>
        <w:rPr>
          <w:lang w:eastAsia="x-none"/>
        </w:rPr>
      </w:pPr>
    </w:p>
    <w:p w14:paraId="588CE248" w14:textId="104BB643" w:rsidR="00CC4A6E" w:rsidRDefault="00CC4A6E" w:rsidP="00D73CB9">
      <w:pPr>
        <w:rPr>
          <w:lang w:eastAsia="x-none"/>
        </w:rPr>
      </w:pPr>
      <w:r>
        <w:rPr>
          <w:lang w:eastAsia="x-none"/>
        </w:rPr>
        <w:t xml:space="preserve">On definition of </w:t>
      </w:r>
      <w:r w:rsidRPr="00CC4A6E">
        <w:rPr>
          <w:bCs/>
          <w:lang w:eastAsia="x-none"/>
        </w:rPr>
        <w:t>the collision between MUSI</w:t>
      </w:r>
      <w:r w:rsidRPr="00CC4A6E">
        <w:rPr>
          <w:rFonts w:hint="eastAsia"/>
          <w:bCs/>
          <w:lang w:eastAsia="x-none"/>
        </w:rPr>
        <w:t>M</w:t>
      </w:r>
      <w:r w:rsidRPr="00CC4A6E">
        <w:rPr>
          <w:bCs/>
          <w:lang w:eastAsia="x-none"/>
        </w:rPr>
        <w:t xml:space="preserve"> gaps and other signals</w:t>
      </w:r>
    </w:p>
    <w:tbl>
      <w:tblPr>
        <w:tblStyle w:val="TableGrid"/>
        <w:tblW w:w="0" w:type="auto"/>
        <w:tblLook w:val="04A0" w:firstRow="1" w:lastRow="0" w:firstColumn="1" w:lastColumn="0" w:noHBand="0" w:noVBand="1"/>
      </w:tblPr>
      <w:tblGrid>
        <w:gridCol w:w="9629"/>
      </w:tblGrid>
      <w:tr w:rsidR="00CC4A6E" w14:paraId="2CCF47BC" w14:textId="77777777" w:rsidTr="00CC4A6E">
        <w:tc>
          <w:tcPr>
            <w:tcW w:w="9629" w:type="dxa"/>
          </w:tcPr>
          <w:p w14:paraId="550B4EEB" w14:textId="77777777" w:rsidR="00BD31E0" w:rsidRDefault="00BD31E0" w:rsidP="00BD31E0">
            <w:pPr>
              <w:rPr>
                <w:rFonts w:eastAsia="Malgun Gothic"/>
                <w:b/>
                <w:color w:val="0070C0"/>
                <w:u w:val="single"/>
                <w:lang w:eastAsia="ko-KR"/>
              </w:rPr>
            </w:pPr>
            <w:r>
              <w:rPr>
                <w:b/>
                <w:color w:val="0070C0"/>
                <w:u w:val="single"/>
                <w:lang w:eastAsia="ko-KR"/>
              </w:rPr>
              <w:t xml:space="preserve">Issue 1-3-2: Priority of MUSIM against SMTC, and other L3/ L1 measurement resources </w:t>
            </w:r>
          </w:p>
          <w:p w14:paraId="2DDF6424" w14:textId="77777777" w:rsidR="00BD31E0" w:rsidRDefault="00BD31E0" w:rsidP="00BD31E0">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6E117997" w14:textId="77777777" w:rsidR="00BD31E0" w:rsidRDefault="00BD31E0" w:rsidP="00BD31E0">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1a: Collisions between L3/L1 measurement resources and MUSIM gaps are handled in the same way as collisions between L3/L1 measurement resources and measurement gaps </w:t>
            </w:r>
          </w:p>
          <w:p w14:paraId="2F727EC2" w14:textId="77777777" w:rsidR="00BD31E0" w:rsidRDefault="00BD31E0" w:rsidP="00BD31E0">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1b: MUSIM gaps should have high priority against SMTC and L1 measurement resources </w:t>
            </w:r>
          </w:p>
          <w:p w14:paraId="56759757" w14:textId="77777777" w:rsidR="00BD31E0" w:rsidRDefault="00BD31E0" w:rsidP="00BD31E0">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1c: UE is in general not expected to transmit or receive signals for NW A (including SMTC and L1 measurement resources) during MUSIM gaps, except for signals used for random access procedure </w:t>
            </w:r>
          </w:p>
          <w:p w14:paraId="783BCDA7" w14:textId="77777777" w:rsidR="00BD31E0" w:rsidRDefault="00BD31E0" w:rsidP="00BD31E0">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2: RAN4 follows NTN to define the proximity between SMTC/L1 measurement resources with MUSIM gaps  </w:t>
            </w:r>
          </w:p>
          <w:p w14:paraId="294D72D6" w14:textId="77777777" w:rsidR="00BD31E0" w:rsidRDefault="00BD31E0" w:rsidP="00BD31E0">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Apply priority rule between MUSIM gaps and SMTC</w:t>
            </w:r>
            <w:r>
              <w:rPr>
                <w:rFonts w:hint="eastAsia"/>
                <w:color w:val="0070C0"/>
                <w:szCs w:val="24"/>
                <w:lang w:eastAsia="zh-CN"/>
              </w:rPr>
              <w:t>/</w:t>
            </w:r>
            <w:r>
              <w:rPr>
                <w:color w:val="0070C0"/>
                <w:szCs w:val="24"/>
                <w:lang w:eastAsia="zh-CN"/>
              </w:rPr>
              <w:t>L1 measurement resources for NW-A based on NW-A’s priority indication, or</w:t>
            </w:r>
          </w:p>
          <w:p w14:paraId="1B3B3644" w14:textId="77777777" w:rsidR="00BD31E0" w:rsidRDefault="00BD31E0" w:rsidP="00BD31E0">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Apply sharing rule between MUSIM gaps and SMTC/L1 measurement resources for NW-A</w:t>
            </w:r>
          </w:p>
          <w:p w14:paraId="499D7CDC" w14:textId="77777777" w:rsidR="00BD31E0" w:rsidRDefault="00BD31E0" w:rsidP="00BD31E0">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3: RAN4 to discuss how to handle overlap between MUSIM gaps and SMTC in network A for RRC connected procedures like e.g., mobility procedures in Network A </w:t>
            </w:r>
          </w:p>
          <w:p w14:paraId="7C2183EE" w14:textId="77777777" w:rsidR="00CC4A6E" w:rsidRDefault="00CC4A6E" w:rsidP="00D73CB9">
            <w:pPr>
              <w:rPr>
                <w:lang w:eastAsia="x-none"/>
              </w:rPr>
            </w:pPr>
          </w:p>
        </w:tc>
      </w:tr>
    </w:tbl>
    <w:p w14:paraId="329272D8" w14:textId="13AD5E67" w:rsidR="003024C2" w:rsidRDefault="00BD31E0" w:rsidP="00D73CB9">
      <w:pPr>
        <w:rPr>
          <w:lang w:eastAsia="zh-CN"/>
        </w:rPr>
      </w:pPr>
      <w:r>
        <w:rPr>
          <w:lang w:eastAsia="zh-CN"/>
        </w:rPr>
        <w:lastRenderedPageBreak/>
        <w:t>O</w:t>
      </w:r>
      <w:r>
        <w:rPr>
          <w:rFonts w:hint="eastAsia"/>
          <w:lang w:eastAsia="zh-CN"/>
        </w:rPr>
        <w:t>ption</w:t>
      </w:r>
      <w:r>
        <w:rPr>
          <w:lang w:eastAsia="zh-CN"/>
        </w:rPr>
        <w:t xml:space="preserve"> 1 can be used as baseline.</w:t>
      </w:r>
      <w:r w:rsidR="00984269">
        <w:rPr>
          <w:lang w:eastAsia="zh-CN"/>
        </w:rPr>
        <w:t xml:space="preserve"> From standardization point of view it requires the least effort, since similar procedure and requirements have already been specified in other features.</w:t>
      </w:r>
      <w:r>
        <w:rPr>
          <w:lang w:eastAsia="zh-CN"/>
        </w:rPr>
        <w:t xml:space="preserve"> However, we are a bit concerned about NW A performance especially when MUSIM MGRP is short.</w:t>
      </w:r>
    </w:p>
    <w:p w14:paraId="7D0B5973" w14:textId="264A1180" w:rsidR="007536CD" w:rsidRPr="00BD31E0" w:rsidRDefault="007536CD" w:rsidP="007536CD">
      <w:pPr>
        <w:pStyle w:val="Caption"/>
        <w:rPr>
          <w:lang w:val="en-US" w:eastAsia="zh-CN"/>
        </w:rPr>
      </w:pPr>
      <w:bookmarkStart w:id="12" w:name="_Ref118715085"/>
      <w:r>
        <w:t xml:space="preserve">Proposal </w:t>
      </w:r>
      <w:r>
        <w:fldChar w:fldCharType="begin"/>
      </w:r>
      <w:r>
        <w:instrText xml:space="preserve"> SEQ Proposal \* ARABIC </w:instrText>
      </w:r>
      <w:r>
        <w:fldChar w:fldCharType="separate"/>
      </w:r>
      <w:r>
        <w:rPr>
          <w:noProof/>
        </w:rPr>
        <w:t>10</w:t>
      </w:r>
      <w:r>
        <w:fldChar w:fldCharType="end"/>
      </w:r>
      <w:r>
        <w:t>: RAN4 shall strike for optimization between MUSIM gaps and SMTC/L1 in NW A. If no consensus, c</w:t>
      </w:r>
      <w:r w:rsidRPr="007536CD">
        <w:t>ollisions between L3/L1 measurement resources and MUSIM gaps are handled in the same way as collisions between L3/L1 measurement resources and measurement gaps</w:t>
      </w:r>
      <w:r>
        <w:t>.</w:t>
      </w:r>
      <w:bookmarkEnd w:id="12"/>
    </w:p>
    <w:p w14:paraId="1140AAC8" w14:textId="14FAED47" w:rsidR="003024C2" w:rsidRDefault="003024C2" w:rsidP="00D73CB9">
      <w:pPr>
        <w:rPr>
          <w:lang w:eastAsia="x-none"/>
        </w:rPr>
      </w:pPr>
    </w:p>
    <w:p w14:paraId="796D70DD" w14:textId="207C393E" w:rsidR="00F058AA" w:rsidRDefault="00F058AA" w:rsidP="00D73CB9">
      <w:pPr>
        <w:rPr>
          <w:lang w:eastAsia="x-none"/>
        </w:rPr>
      </w:pPr>
      <w:r>
        <w:rPr>
          <w:lang w:eastAsia="x-none"/>
        </w:rPr>
        <w:t>Regarding collisions with other signals, RAN4 shall work on the list of procedures which shall not be impacted by MUSIM gap</w:t>
      </w:r>
      <w:r w:rsidR="00647201">
        <w:rPr>
          <w:lang w:eastAsia="x-none"/>
        </w:rPr>
        <w:t xml:space="preserve">, e.g., RACH procedure, first valid CQI feedback on SCell being activated and so on. Besides, RAN4 can also consider </w:t>
      </w:r>
      <w:r w:rsidR="00647201">
        <w:rPr>
          <w:lang w:val="en-US" w:eastAsia="x-none"/>
        </w:rPr>
        <w:t>a</w:t>
      </w:r>
      <w:r w:rsidR="00647201" w:rsidRPr="00647201">
        <w:rPr>
          <w:lang w:val="en-US" w:eastAsia="x-none"/>
        </w:rPr>
        <w:t>periodic triggered MUSIM gap cancellation</w:t>
      </w:r>
      <w:r w:rsidR="00647201">
        <w:rPr>
          <w:lang w:val="en-US" w:eastAsia="x-none"/>
        </w:rPr>
        <w:t xml:space="preserve"> to give NW A more flexibility on MUSIM gap control.</w:t>
      </w:r>
    </w:p>
    <w:p w14:paraId="0752F354" w14:textId="77777777" w:rsidR="00F058AA" w:rsidRPr="006C252C" w:rsidRDefault="00F058AA" w:rsidP="00D73CB9">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257CC0" w14:textId="28F72534" w:rsidR="00794C2B" w:rsidRDefault="005D4A3C" w:rsidP="00091FD2">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20715F">
        <w:rPr>
          <w:rFonts w:cs="v4.2.0"/>
          <w:lang w:val="en-US" w:eastAsia="zh-CN"/>
        </w:rPr>
        <w:t>on</w:t>
      </w:r>
      <w:r w:rsidR="00456557">
        <w:rPr>
          <w:rFonts w:cs="v4.2.0"/>
          <w:lang w:val="en-US" w:eastAsia="zh-CN"/>
        </w:rPr>
        <w:t xml:space="preserve"> </w:t>
      </w:r>
      <w:r w:rsidR="00C73FDF">
        <w:rPr>
          <w:rFonts w:cs="v4.2.0"/>
          <w:lang w:val="en-US" w:eastAsia="zh-CN"/>
        </w:rPr>
        <w:t>collision between gaps and priority rules. After discussion the following conclusion s are provided:</w:t>
      </w:r>
    </w:p>
    <w:p w14:paraId="2C5B13A2" w14:textId="2EA40DD1" w:rsidR="00C73FDF"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_Ref118715055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1</w:t>
      </w:r>
      <w:r w:rsidRPr="008029D3">
        <w:rPr>
          <w:b/>
          <w:bCs/>
        </w:rPr>
        <w:t>: priority shall be configured per MUSIM gap.</w:t>
      </w:r>
      <w:r w:rsidRPr="008029D3">
        <w:rPr>
          <w:rFonts w:cs="v4.2.0"/>
          <w:b/>
          <w:bCs/>
          <w:lang w:val="en-US" w:eastAsia="zh-CN"/>
        </w:rPr>
        <w:fldChar w:fldCharType="end"/>
      </w:r>
    </w:p>
    <w:p w14:paraId="6DC9A108" w14:textId="66B2C72B"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_Ref118715057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2</w:t>
      </w:r>
      <w:r w:rsidRPr="008029D3">
        <w:rPr>
          <w:b/>
          <w:bCs/>
        </w:rPr>
        <w:t>: priority of MUSIM gap shall be configured such that UE can compare priority of MUSIM gap and gap configured in Gapconfig-r17.</w:t>
      </w:r>
      <w:r w:rsidRPr="008029D3">
        <w:rPr>
          <w:rFonts w:cs="v4.2.0"/>
          <w:b/>
          <w:bCs/>
          <w:lang w:val="en-US" w:eastAsia="zh-CN"/>
        </w:rPr>
        <w:fldChar w:fldCharType="end"/>
      </w:r>
    </w:p>
    <w:p w14:paraId="591352DA" w14:textId="738F97F5"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_Ref118715059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3</w:t>
      </w:r>
      <w:r w:rsidRPr="008029D3">
        <w:rPr>
          <w:b/>
          <w:bCs/>
        </w:rPr>
        <w:t xml:space="preserve">: UE shall indicate the expected priority info when requesting MUSIM gap, e.g. in </w:t>
      </w:r>
      <w:r w:rsidRPr="008029D3">
        <w:rPr>
          <w:b/>
          <w:bCs/>
          <w:i/>
          <w:iCs/>
          <w:lang w:val="en-US"/>
        </w:rPr>
        <w:t>musim-GapPreferenceList</w:t>
      </w:r>
      <w:r w:rsidRPr="008029D3">
        <w:rPr>
          <w:b/>
          <w:bCs/>
        </w:rPr>
        <w:t>.</w:t>
      </w:r>
      <w:r w:rsidRPr="008029D3">
        <w:rPr>
          <w:rFonts w:cs="v4.2.0"/>
          <w:b/>
          <w:bCs/>
          <w:lang w:val="en-US" w:eastAsia="zh-CN"/>
        </w:rPr>
        <w:fldChar w:fldCharType="end"/>
      </w:r>
    </w:p>
    <w:p w14:paraId="2E16DC23" w14:textId="66C57BF3"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_Ref118715061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4</w:t>
      </w:r>
      <w:r w:rsidRPr="008029D3">
        <w:rPr>
          <w:b/>
          <w:bCs/>
        </w:rPr>
        <w:t>: it shall be up to NW A’s decision on priority configuration for MUSIM gaps.</w:t>
      </w:r>
      <w:r w:rsidRPr="008029D3">
        <w:rPr>
          <w:rFonts w:cs="v4.2.0"/>
          <w:b/>
          <w:bCs/>
          <w:lang w:val="en-US" w:eastAsia="zh-CN"/>
        </w:rPr>
        <w:fldChar w:fldCharType="end"/>
      </w:r>
    </w:p>
    <w:p w14:paraId="55DE6F08" w14:textId="4131137C"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_Ref118715063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5</w:t>
      </w:r>
      <w:r w:rsidRPr="008029D3">
        <w:rPr>
          <w:b/>
          <w:bCs/>
        </w:rPr>
        <w:t>: Priority based solution is reused for gap collision handling between MUSIM gap and legacy gaps. For priority-based solution, priorities can be allocated to each existing gap patterns and when two or more gaps collide, only the highest priority gap is kept and all other gaps are dropped.</w:t>
      </w:r>
      <w:r w:rsidRPr="008029D3">
        <w:rPr>
          <w:rFonts w:cs="v4.2.0"/>
          <w:b/>
          <w:bCs/>
          <w:lang w:val="en-US" w:eastAsia="zh-CN"/>
        </w:rPr>
        <w:fldChar w:fldCharType="end"/>
      </w:r>
    </w:p>
    <w:p w14:paraId="4388D099" w14:textId="12C55FB4"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_Ref118715070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6</w:t>
      </w:r>
      <w:r w:rsidRPr="008029D3">
        <w:rPr>
          <w:b/>
          <w:bCs/>
        </w:rPr>
        <w:t>: On top of priority-based solution, RAN4 shall also study the gap sharing based solution, at least for the scenario equal priority is assigned for different gap patterns.</w:t>
      </w:r>
      <w:r w:rsidRPr="008029D3">
        <w:rPr>
          <w:rFonts w:cs="v4.2.0"/>
          <w:b/>
          <w:bCs/>
          <w:lang w:val="en-US" w:eastAsia="zh-CN"/>
        </w:rPr>
        <w:fldChar w:fldCharType="end"/>
      </w:r>
    </w:p>
    <w:p w14:paraId="17917901" w14:textId="38F54632"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_Ref118715072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7</w:t>
      </w:r>
      <w:r w:rsidRPr="008029D3">
        <w:rPr>
          <w:b/>
          <w:bCs/>
        </w:rPr>
        <w:t xml:space="preserve">: The gap proximity condition for the Rel-17 concurrent gap collision should be reused </w:t>
      </w:r>
      <w:r w:rsidRPr="008029D3">
        <w:rPr>
          <w:rFonts w:hint="eastAsia"/>
          <w:b/>
          <w:bCs/>
        </w:rPr>
        <w:t>for</w:t>
      </w:r>
      <w:r w:rsidRPr="008029D3">
        <w:rPr>
          <w:b/>
          <w:bCs/>
        </w:rPr>
        <w:t xml:space="preserve"> the collision between different MUSIM gap when priority rules are used to handle the collision between MUSIM gaps.</w:t>
      </w:r>
      <w:r w:rsidRPr="008029D3">
        <w:rPr>
          <w:rFonts w:cs="v4.2.0"/>
          <w:b/>
          <w:bCs/>
          <w:lang w:val="en-US" w:eastAsia="zh-CN"/>
        </w:rPr>
        <w:fldChar w:fldCharType="end"/>
      </w:r>
    </w:p>
    <w:p w14:paraId="596D32A9" w14:textId="3492C2C8"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_Ref118715075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8</w:t>
      </w:r>
      <w:r w:rsidRPr="008029D3">
        <w:rPr>
          <w:b/>
          <w:bCs/>
        </w:rPr>
        <w:t>: Priority rule can be used as baseline for collision between different MUSIMs.</w:t>
      </w:r>
      <w:r w:rsidRPr="008029D3">
        <w:rPr>
          <w:rFonts w:cs="v4.2.0"/>
          <w:b/>
          <w:bCs/>
          <w:lang w:val="en-US" w:eastAsia="zh-CN"/>
        </w:rPr>
        <w:fldChar w:fldCharType="end"/>
      </w:r>
    </w:p>
    <w:p w14:paraId="5BF2DD2D" w14:textId="7D474B98" w:rsidR="008029D3" w:rsidRPr="008029D3" w:rsidRDefault="008029D3" w:rsidP="00091FD2">
      <w:pPr>
        <w:jc w:val="both"/>
        <w:rPr>
          <w:rFonts w:cs="v4.2.0"/>
          <w:b/>
          <w:bCs/>
          <w:lang w:val="en-US" w:eastAsia="zh-CN"/>
        </w:rPr>
      </w:pPr>
      <w:r w:rsidRPr="008029D3">
        <w:rPr>
          <w:rFonts w:cs="v4.2.0"/>
          <w:b/>
          <w:bCs/>
          <w:lang w:val="en-US" w:eastAsia="zh-CN"/>
        </w:rPr>
        <w:fldChar w:fldCharType="begin"/>
      </w:r>
      <w:r w:rsidRPr="008029D3">
        <w:rPr>
          <w:b/>
          <w:bCs/>
          <w:lang w:val="en-US" w:eastAsia="x-none"/>
        </w:rPr>
        <w:instrText xml:space="preserve"> REF _Ref118715081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9</w:t>
      </w:r>
      <w:r w:rsidRPr="008029D3">
        <w:rPr>
          <w:b/>
          <w:bCs/>
        </w:rPr>
        <w:t>: Aperiodic gap should have higher priority than periodic gaps once collision happens within MUSIM gaps.</w:t>
      </w:r>
      <w:r w:rsidRPr="008029D3">
        <w:rPr>
          <w:rFonts w:cs="v4.2.0"/>
          <w:b/>
          <w:bCs/>
          <w:lang w:val="en-US" w:eastAsia="zh-CN"/>
        </w:rPr>
        <w:fldChar w:fldCharType="end"/>
      </w:r>
    </w:p>
    <w:p w14:paraId="04F14782" w14:textId="332BF75D" w:rsidR="008029D3" w:rsidRPr="008029D3" w:rsidRDefault="008029D3" w:rsidP="00091FD2">
      <w:pPr>
        <w:jc w:val="both"/>
        <w:rPr>
          <w:b/>
          <w:bCs/>
          <w:lang w:val="en-US" w:eastAsia="x-none"/>
        </w:rPr>
      </w:pPr>
      <w:r w:rsidRPr="008029D3">
        <w:rPr>
          <w:rFonts w:cs="v4.2.0"/>
          <w:b/>
          <w:bCs/>
          <w:lang w:val="en-US" w:eastAsia="zh-CN"/>
        </w:rPr>
        <w:fldChar w:fldCharType="begin"/>
      </w:r>
      <w:r w:rsidRPr="008029D3">
        <w:rPr>
          <w:b/>
          <w:bCs/>
          <w:lang w:val="en-US" w:eastAsia="x-none"/>
        </w:rPr>
        <w:instrText xml:space="preserve"> REF _Ref118715085 \h </w:instrText>
      </w:r>
      <w:r>
        <w:rPr>
          <w:rFonts w:cs="v4.2.0"/>
          <w:b/>
          <w:bCs/>
          <w:lang w:val="en-US" w:eastAsia="zh-CN"/>
        </w:rPr>
        <w:instrText xml:space="preserve"> \* MERGEFORMAT </w:instrText>
      </w:r>
      <w:r w:rsidRPr="008029D3">
        <w:rPr>
          <w:rFonts w:cs="v4.2.0"/>
          <w:b/>
          <w:bCs/>
          <w:lang w:val="en-US" w:eastAsia="zh-CN"/>
        </w:rPr>
      </w:r>
      <w:r w:rsidRPr="008029D3">
        <w:rPr>
          <w:rFonts w:cs="v4.2.0"/>
          <w:b/>
          <w:bCs/>
          <w:lang w:val="en-US" w:eastAsia="zh-CN"/>
        </w:rPr>
        <w:fldChar w:fldCharType="separate"/>
      </w:r>
      <w:r w:rsidRPr="008029D3">
        <w:rPr>
          <w:b/>
          <w:bCs/>
        </w:rPr>
        <w:t xml:space="preserve">Proposal </w:t>
      </w:r>
      <w:r w:rsidRPr="008029D3">
        <w:rPr>
          <w:b/>
          <w:bCs/>
          <w:noProof/>
        </w:rPr>
        <w:t>10</w:t>
      </w:r>
      <w:r w:rsidRPr="008029D3">
        <w:rPr>
          <w:b/>
          <w:bCs/>
        </w:rPr>
        <w:t>: RAN4 shall strike for optimization between MUSIM gaps and SMTC/L1 in NW A. If no consensus, collisions between L3/L1 measurement resources and MUSIM gaps are handled in the same way as collisions between L3/L1 measurement resources and measurement gaps.</w:t>
      </w:r>
      <w:r w:rsidRPr="008029D3">
        <w:rPr>
          <w:rFonts w:cs="v4.2.0"/>
          <w:b/>
          <w:bCs/>
          <w:lang w:val="en-US" w:eastAsia="zh-CN"/>
        </w:rPr>
        <w:fldChar w:fldCharType="end"/>
      </w:r>
    </w:p>
    <w:p w14:paraId="35FE0A85" w14:textId="77777777" w:rsidR="004D1500" w:rsidRPr="00334CE7" w:rsidRDefault="004D1500" w:rsidP="004D1500">
      <w:pPr>
        <w:rPr>
          <w:b/>
          <w:bCs/>
          <w:lang w:val="en-US" w:eastAsia="x-none"/>
        </w:rPr>
      </w:pPr>
    </w:p>
    <w:p w14:paraId="799B2B66" w14:textId="77777777" w:rsidR="007E192F" w:rsidRPr="008978A4" w:rsidRDefault="007E192F" w:rsidP="00BA387A">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7723525" w14:textId="1DE253EB" w:rsidR="00083AB6" w:rsidRPr="006F6A8D" w:rsidRDefault="006F6A8D" w:rsidP="006F6A8D">
      <w:pPr>
        <w:pStyle w:val="Reference"/>
        <w:keepLines/>
        <w:numPr>
          <w:ilvl w:val="0"/>
          <w:numId w:val="12"/>
        </w:numPr>
        <w:rPr>
          <w:lang w:val="en-CN"/>
        </w:rPr>
      </w:pPr>
      <w:r w:rsidRPr="006F6A8D">
        <w:rPr>
          <w:bCs/>
          <w:lang w:eastAsia="x-none"/>
        </w:rPr>
        <w:t>R4-2217261 WF on RRM requirements for Rel-17 MUSIM gaps</w:t>
      </w:r>
      <w:r>
        <w:rPr>
          <w:lang w:val="en-US"/>
        </w:rPr>
        <w:t>,</w:t>
      </w:r>
      <w:r w:rsidR="009F1C5A">
        <w:rPr>
          <w:lang w:val="en-US"/>
        </w:rPr>
        <w:t xml:space="preserve"> </w:t>
      </w:r>
      <w:r w:rsidR="009601B8">
        <w:rPr>
          <w:lang w:val="en-US"/>
        </w:rPr>
        <w:t>vivo</w:t>
      </w:r>
    </w:p>
    <w:sectPr w:rsidR="00083AB6" w:rsidRPr="006F6A8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5702" w14:textId="77777777" w:rsidR="00265D58" w:rsidRDefault="00265D58">
      <w:pPr>
        <w:spacing w:after="0"/>
      </w:pPr>
      <w:r>
        <w:separator/>
      </w:r>
    </w:p>
  </w:endnote>
  <w:endnote w:type="continuationSeparator" w:id="0">
    <w:p w14:paraId="2EA19296" w14:textId="77777777" w:rsidR="00265D58" w:rsidRDefault="00265D58">
      <w:pPr>
        <w:spacing w:after="0"/>
      </w:pPr>
      <w:r>
        <w:continuationSeparator/>
      </w:r>
    </w:p>
  </w:endnote>
  <w:endnote w:type="continuationNotice" w:id="1">
    <w:p w14:paraId="09856F1F" w14:textId="77777777" w:rsidR="00265D58" w:rsidRDefault="00265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042D9" w14:textId="77777777" w:rsidR="00265D58" w:rsidRDefault="00265D58">
      <w:pPr>
        <w:spacing w:after="0"/>
      </w:pPr>
      <w:r>
        <w:separator/>
      </w:r>
    </w:p>
  </w:footnote>
  <w:footnote w:type="continuationSeparator" w:id="0">
    <w:p w14:paraId="24856CDE" w14:textId="77777777" w:rsidR="00265D58" w:rsidRDefault="00265D58">
      <w:pPr>
        <w:spacing w:after="0"/>
      </w:pPr>
      <w:r>
        <w:continuationSeparator/>
      </w:r>
    </w:p>
  </w:footnote>
  <w:footnote w:type="continuationNotice" w:id="1">
    <w:p w14:paraId="13E0C9F3" w14:textId="77777777" w:rsidR="00265D58" w:rsidRDefault="00265D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2"/>
  </w:num>
  <w:num w:numId="5" w16cid:durableId="648827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3"/>
  </w:num>
  <w:num w:numId="8" w16cid:durableId="1925916492">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6"/>
  </w:num>
  <w:num w:numId="11" w16cid:durableId="115023289">
    <w:abstractNumId w:val="30"/>
  </w:num>
  <w:num w:numId="12" w16cid:durableId="1175027039">
    <w:abstractNumId w:val="18"/>
  </w:num>
  <w:num w:numId="13" w16cid:durableId="665591870">
    <w:abstractNumId w:val="1"/>
  </w:num>
  <w:num w:numId="14" w16cid:durableId="1820999206">
    <w:abstractNumId w:val="21"/>
  </w:num>
  <w:num w:numId="15" w16cid:durableId="27068971">
    <w:abstractNumId w:val="11"/>
  </w:num>
  <w:num w:numId="16" w16cid:durableId="1673684540">
    <w:abstractNumId w:val="17"/>
  </w:num>
  <w:num w:numId="17" w16cid:durableId="689647860">
    <w:abstractNumId w:val="3"/>
  </w:num>
  <w:num w:numId="18" w16cid:durableId="836766221">
    <w:abstractNumId w:val="7"/>
  </w:num>
  <w:num w:numId="19" w16cid:durableId="2067408291">
    <w:abstractNumId w:val="27"/>
  </w:num>
  <w:num w:numId="20" w16cid:durableId="648173420">
    <w:abstractNumId w:val="19"/>
  </w:num>
  <w:num w:numId="21" w16cid:durableId="268200992">
    <w:abstractNumId w:val="26"/>
  </w:num>
  <w:num w:numId="22" w16cid:durableId="2008240157">
    <w:abstractNumId w:val="12"/>
  </w:num>
  <w:num w:numId="23" w16cid:durableId="1974359316">
    <w:abstractNumId w:val="0"/>
  </w:num>
  <w:num w:numId="24" w16cid:durableId="1197352859">
    <w:abstractNumId w:val="2"/>
  </w:num>
  <w:num w:numId="25" w16cid:durableId="764695651">
    <w:abstractNumId w:val="31"/>
  </w:num>
  <w:num w:numId="26" w16cid:durableId="356850145">
    <w:abstractNumId w:val="10"/>
  </w:num>
  <w:num w:numId="27" w16cid:durableId="327634494">
    <w:abstractNumId w:val="29"/>
  </w:num>
  <w:num w:numId="28" w16cid:durableId="2019194292">
    <w:abstractNumId w:val="31"/>
  </w:num>
  <w:num w:numId="29" w16cid:durableId="1308778015">
    <w:abstractNumId w:val="9"/>
  </w:num>
  <w:num w:numId="30" w16cid:durableId="547033622">
    <w:abstractNumId w:val="16"/>
  </w:num>
  <w:num w:numId="31" w16cid:durableId="339357492">
    <w:abstractNumId w:val="24"/>
  </w:num>
  <w:num w:numId="32" w16cid:durableId="235284307">
    <w:abstractNumId w:val="20"/>
  </w:num>
  <w:num w:numId="33" w16cid:durableId="983386852">
    <w:abstractNumId w:val="22"/>
  </w:num>
  <w:num w:numId="34" w16cid:durableId="1053429537">
    <w:abstractNumId w:val="8"/>
  </w:num>
  <w:num w:numId="35" w16cid:durableId="81842473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2EFB"/>
    <w:rsid w:val="000B30E0"/>
    <w:rsid w:val="000B3A01"/>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5D58"/>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64C"/>
    <w:rsid w:val="002F4A2F"/>
    <w:rsid w:val="002F4C54"/>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C1F"/>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40E6"/>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020"/>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A00081"/>
    <w:rsid w:val="00A008A7"/>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8F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1C88"/>
    <w:rsid w:val="00EE2777"/>
    <w:rsid w:val="00EE2874"/>
    <w:rsid w:val="00EE2914"/>
    <w:rsid w:val="00EE293A"/>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4134</TotalTime>
  <Pages>5</Pages>
  <Words>2091</Words>
  <Characters>11920</Characters>
  <Application>Microsoft Office Word</Application>
  <DocSecurity>0</DocSecurity>
  <Lines>99</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2528</cp:revision>
  <cp:lastPrinted>2016-08-05T18:54:00Z</cp:lastPrinted>
  <dcterms:created xsi:type="dcterms:W3CDTF">2020-08-03T20:20:00Z</dcterms:created>
  <dcterms:modified xsi:type="dcterms:W3CDTF">2022-11-07T09:11:00Z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